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90E" w:rsidRDefault="00895FB6" w:rsidP="00787232">
      <w:pPr>
        <w:pStyle w:val="ConsPlusNormal"/>
        <w:jc w:val="center"/>
        <w:rPr>
          <w:b/>
          <w:sz w:val="24"/>
          <w:szCs w:val="24"/>
        </w:rPr>
      </w:pPr>
      <w:r w:rsidRPr="002024BA">
        <w:rPr>
          <w:b/>
          <w:sz w:val="24"/>
          <w:szCs w:val="24"/>
        </w:rPr>
        <w:t>ДОГОВОР ПОДРЯДА №</w:t>
      </w:r>
      <w:r w:rsidR="00361592">
        <w:rPr>
          <w:b/>
          <w:sz w:val="24"/>
          <w:szCs w:val="24"/>
        </w:rPr>
        <w:t xml:space="preserve"> </w:t>
      </w:r>
    </w:p>
    <w:p w:rsidR="00895FB6" w:rsidRPr="002024BA" w:rsidRDefault="000F4830" w:rsidP="00787232">
      <w:pPr>
        <w:pStyle w:val="ConsPlusNormal"/>
        <w:jc w:val="center"/>
        <w:rPr>
          <w:sz w:val="24"/>
          <w:szCs w:val="24"/>
        </w:rPr>
      </w:pPr>
      <w:r w:rsidRPr="000F4830">
        <w:rPr>
          <w:sz w:val="24"/>
          <w:szCs w:val="24"/>
        </w:rPr>
        <w:t>н</w:t>
      </w:r>
      <w:r w:rsidR="00895FB6" w:rsidRPr="000F4830">
        <w:rPr>
          <w:sz w:val="24"/>
          <w:szCs w:val="24"/>
        </w:rPr>
        <w:t>а</w:t>
      </w:r>
      <w:r w:rsidR="00895FB6" w:rsidRPr="002024BA">
        <w:rPr>
          <w:sz w:val="24"/>
          <w:szCs w:val="24"/>
        </w:rPr>
        <w:t xml:space="preserve"> выполнение проектных работ</w:t>
      </w:r>
    </w:p>
    <w:p w:rsidR="00895FB6" w:rsidRPr="002024BA" w:rsidRDefault="00895FB6" w:rsidP="00787232">
      <w:pPr>
        <w:pStyle w:val="ConsPlusNormal"/>
        <w:ind w:firstLine="540"/>
        <w:jc w:val="both"/>
        <w:rPr>
          <w:sz w:val="16"/>
          <w:szCs w:val="16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895FB6" w:rsidRPr="002024BA" w:rsidTr="003B693A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95FB6" w:rsidRPr="002024BA" w:rsidRDefault="00895FB6" w:rsidP="00787232">
            <w:pPr>
              <w:pStyle w:val="ConsPlusNormal"/>
              <w:rPr>
                <w:sz w:val="24"/>
                <w:szCs w:val="24"/>
              </w:rPr>
            </w:pPr>
            <w:r w:rsidRPr="002024BA">
              <w:rPr>
                <w:sz w:val="24"/>
                <w:szCs w:val="24"/>
              </w:rPr>
              <w:t>г. Минск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95FB6" w:rsidRPr="002024BA" w:rsidRDefault="00895FB6" w:rsidP="00F6190E">
            <w:pPr>
              <w:pStyle w:val="ConsPlusNormal"/>
              <w:jc w:val="right"/>
              <w:rPr>
                <w:sz w:val="24"/>
                <w:szCs w:val="24"/>
              </w:rPr>
            </w:pPr>
            <w:r w:rsidRPr="002024BA">
              <w:rPr>
                <w:sz w:val="24"/>
                <w:szCs w:val="24"/>
              </w:rPr>
              <w:t>«</w:t>
            </w:r>
            <w:r w:rsidR="00361592">
              <w:rPr>
                <w:sz w:val="24"/>
                <w:szCs w:val="24"/>
              </w:rPr>
              <w:t xml:space="preserve"> </w:t>
            </w:r>
            <w:r w:rsidR="000F4830" w:rsidRPr="0048692D">
              <w:rPr>
                <w:sz w:val="24"/>
                <w:szCs w:val="24"/>
                <w:highlight w:val="yellow"/>
              </w:rPr>
              <w:t>___</w:t>
            </w:r>
            <w:r w:rsidR="00361592">
              <w:rPr>
                <w:sz w:val="24"/>
                <w:szCs w:val="24"/>
              </w:rPr>
              <w:t xml:space="preserve"> </w:t>
            </w:r>
            <w:r w:rsidRPr="002024BA">
              <w:rPr>
                <w:sz w:val="24"/>
                <w:szCs w:val="24"/>
              </w:rPr>
              <w:t>»</w:t>
            </w:r>
            <w:r w:rsidR="0048692D">
              <w:rPr>
                <w:sz w:val="24"/>
                <w:szCs w:val="24"/>
              </w:rPr>
              <w:t xml:space="preserve"> </w:t>
            </w:r>
            <w:r w:rsidR="00F6190E">
              <w:rPr>
                <w:sz w:val="24"/>
                <w:szCs w:val="24"/>
              </w:rPr>
              <w:t>________</w:t>
            </w:r>
            <w:r w:rsidR="0048692D">
              <w:rPr>
                <w:sz w:val="24"/>
                <w:szCs w:val="24"/>
              </w:rPr>
              <w:t xml:space="preserve">  </w:t>
            </w:r>
            <w:r w:rsidRPr="002024BA">
              <w:rPr>
                <w:sz w:val="24"/>
                <w:szCs w:val="24"/>
              </w:rPr>
              <w:t>20</w:t>
            </w:r>
            <w:r w:rsidR="000D7784" w:rsidRPr="002024BA">
              <w:rPr>
                <w:sz w:val="24"/>
                <w:szCs w:val="24"/>
              </w:rPr>
              <w:t>2</w:t>
            </w:r>
            <w:r w:rsidR="00FA1B96">
              <w:rPr>
                <w:sz w:val="24"/>
                <w:szCs w:val="24"/>
              </w:rPr>
              <w:t>4</w:t>
            </w:r>
          </w:p>
        </w:tc>
      </w:tr>
      <w:tr w:rsidR="00895FB6" w:rsidRPr="002024BA" w:rsidTr="003B693A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95FB6" w:rsidRPr="002024BA" w:rsidRDefault="00895FB6" w:rsidP="00787232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95FB6" w:rsidRPr="002024BA" w:rsidRDefault="00895FB6" w:rsidP="00787232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</w:tr>
    </w:tbl>
    <w:p w:rsidR="003B693A" w:rsidRPr="002024BA" w:rsidRDefault="0081613C" w:rsidP="0048692D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2024BA">
        <w:rPr>
          <w:b/>
          <w:sz w:val="24"/>
          <w:szCs w:val="24"/>
        </w:rPr>
        <w:t>Торгово-производственное республиканское унитарное предприятие</w:t>
      </w:r>
      <w:r w:rsidR="003B693A" w:rsidRPr="002024BA">
        <w:rPr>
          <w:b/>
          <w:sz w:val="24"/>
          <w:szCs w:val="24"/>
        </w:rPr>
        <w:t xml:space="preserve"> «БЕЛФАРМАЦИЯ»</w:t>
      </w:r>
      <w:r w:rsidR="0024214F">
        <w:rPr>
          <w:b/>
          <w:sz w:val="24"/>
          <w:szCs w:val="24"/>
        </w:rPr>
        <w:t xml:space="preserve"> </w:t>
      </w:r>
      <w:r w:rsidR="0024214F" w:rsidRPr="0024214F">
        <w:rPr>
          <w:sz w:val="24"/>
          <w:szCs w:val="24"/>
        </w:rPr>
        <w:t>(РУП «БЕЛФАРМАЦИЯ»)</w:t>
      </w:r>
      <w:r w:rsidR="003B693A" w:rsidRPr="002024BA">
        <w:rPr>
          <w:sz w:val="24"/>
          <w:szCs w:val="24"/>
        </w:rPr>
        <w:t xml:space="preserve">, именуемое в дальнейшем </w:t>
      </w:r>
      <w:r w:rsidR="003B693A" w:rsidRPr="002024BA">
        <w:rPr>
          <w:b/>
          <w:sz w:val="24"/>
          <w:szCs w:val="24"/>
        </w:rPr>
        <w:t>«Заказчик»</w:t>
      </w:r>
      <w:r w:rsidR="00134C40">
        <w:rPr>
          <w:sz w:val="24"/>
          <w:szCs w:val="24"/>
        </w:rPr>
        <w:t xml:space="preserve">, </w:t>
      </w:r>
      <w:r w:rsidR="00134C40" w:rsidRPr="004E366B">
        <w:rPr>
          <w:sz w:val="24"/>
          <w:szCs w:val="24"/>
        </w:rPr>
        <w:t xml:space="preserve">в лице </w:t>
      </w:r>
      <w:r w:rsidR="0023257C">
        <w:rPr>
          <w:sz w:val="24"/>
          <w:szCs w:val="24"/>
        </w:rPr>
        <w:t xml:space="preserve">главного инженера - </w:t>
      </w:r>
      <w:r w:rsidR="00134C40">
        <w:rPr>
          <w:sz w:val="24"/>
          <w:szCs w:val="24"/>
        </w:rPr>
        <w:t xml:space="preserve">начальника </w:t>
      </w:r>
      <w:r w:rsidR="0023257C">
        <w:rPr>
          <w:sz w:val="24"/>
          <w:szCs w:val="24"/>
        </w:rPr>
        <w:t>службы строительства и эксплуатации Дементьева Дми</w:t>
      </w:r>
      <w:r w:rsidR="00134C40">
        <w:rPr>
          <w:sz w:val="24"/>
          <w:szCs w:val="24"/>
        </w:rPr>
        <w:t>трия Юрьевича</w:t>
      </w:r>
      <w:r w:rsidR="00134C40" w:rsidRPr="004E366B">
        <w:rPr>
          <w:sz w:val="24"/>
          <w:szCs w:val="24"/>
        </w:rPr>
        <w:t>, действующе</w:t>
      </w:r>
      <w:r w:rsidR="00134C40">
        <w:rPr>
          <w:sz w:val="24"/>
          <w:szCs w:val="24"/>
        </w:rPr>
        <w:t>го</w:t>
      </w:r>
      <w:r w:rsidR="00134C40" w:rsidRPr="004E366B">
        <w:rPr>
          <w:sz w:val="24"/>
          <w:szCs w:val="24"/>
        </w:rPr>
        <w:t xml:space="preserve"> на основании </w:t>
      </w:r>
      <w:r w:rsidR="00134C40">
        <w:rPr>
          <w:sz w:val="24"/>
          <w:szCs w:val="24"/>
        </w:rPr>
        <w:t xml:space="preserve">доверенности </w:t>
      </w:r>
      <w:r w:rsidR="00134C40" w:rsidRPr="00B43E1F">
        <w:rPr>
          <w:sz w:val="24"/>
          <w:szCs w:val="24"/>
        </w:rPr>
        <w:t>от</w:t>
      </w:r>
      <w:r w:rsidR="00F4386E">
        <w:rPr>
          <w:sz w:val="24"/>
          <w:szCs w:val="24"/>
        </w:rPr>
        <w:t xml:space="preserve"> </w:t>
      </w:r>
      <w:r w:rsidR="006F2EED">
        <w:rPr>
          <w:sz w:val="24"/>
          <w:szCs w:val="24"/>
        </w:rPr>
        <w:t>08.08</w:t>
      </w:r>
      <w:r w:rsidR="00F4386E">
        <w:rPr>
          <w:sz w:val="24"/>
          <w:szCs w:val="24"/>
        </w:rPr>
        <w:t>.2023</w:t>
      </w:r>
      <w:r w:rsidR="00134C40" w:rsidRPr="00B43E1F">
        <w:rPr>
          <w:sz w:val="24"/>
          <w:szCs w:val="24"/>
        </w:rPr>
        <w:t xml:space="preserve"> № </w:t>
      </w:r>
      <w:r w:rsidR="00F4386E">
        <w:rPr>
          <w:sz w:val="24"/>
          <w:szCs w:val="24"/>
        </w:rPr>
        <w:t>1002</w:t>
      </w:r>
      <w:r w:rsidR="00361592">
        <w:rPr>
          <w:sz w:val="24"/>
          <w:szCs w:val="24"/>
        </w:rPr>
        <w:t xml:space="preserve">, с одной стороны, </w:t>
      </w:r>
      <w:r w:rsidR="00361592" w:rsidRPr="002024BA">
        <w:rPr>
          <w:sz w:val="24"/>
          <w:szCs w:val="24"/>
        </w:rPr>
        <w:t>и</w:t>
      </w:r>
      <w:r w:rsidR="0048692D">
        <w:rPr>
          <w:sz w:val="24"/>
          <w:szCs w:val="24"/>
        </w:rPr>
        <w:t xml:space="preserve"> </w:t>
      </w:r>
      <w:r w:rsidR="00F6190E">
        <w:rPr>
          <w:sz w:val="24"/>
          <w:szCs w:val="24"/>
        </w:rPr>
        <w:t>___________________________________________________________________________</w:t>
      </w:r>
      <w:r w:rsidR="0048692D" w:rsidRPr="009342D1">
        <w:rPr>
          <w:color w:val="000000"/>
          <w:spacing w:val="-6"/>
          <w:sz w:val="24"/>
          <w:szCs w:val="24"/>
        </w:rPr>
        <w:t xml:space="preserve">, именуемое в дальнейшем </w:t>
      </w:r>
      <w:r w:rsidR="0048692D" w:rsidRPr="00134C40">
        <w:rPr>
          <w:b/>
          <w:color w:val="000000"/>
          <w:spacing w:val="-6"/>
          <w:sz w:val="24"/>
          <w:szCs w:val="24"/>
        </w:rPr>
        <w:t>«Подрядчик»</w:t>
      </w:r>
      <w:r w:rsidR="0048692D" w:rsidRPr="009342D1">
        <w:rPr>
          <w:color w:val="000000"/>
          <w:spacing w:val="-6"/>
          <w:sz w:val="24"/>
          <w:szCs w:val="24"/>
        </w:rPr>
        <w:t xml:space="preserve">, в лице </w:t>
      </w:r>
      <w:r w:rsidR="00F6190E">
        <w:rPr>
          <w:color w:val="000000"/>
          <w:spacing w:val="-6"/>
          <w:sz w:val="24"/>
          <w:szCs w:val="24"/>
        </w:rPr>
        <w:t>______________________________________________________,</w:t>
      </w:r>
      <w:r w:rsidR="0048692D" w:rsidRPr="009342D1">
        <w:rPr>
          <w:sz w:val="24"/>
          <w:szCs w:val="24"/>
        </w:rPr>
        <w:t xml:space="preserve"> действующего на основании </w:t>
      </w:r>
      <w:r w:rsidR="00F6190E">
        <w:rPr>
          <w:sz w:val="24"/>
          <w:szCs w:val="24"/>
        </w:rPr>
        <w:t>______________</w:t>
      </w:r>
      <w:r w:rsidR="003B693A" w:rsidRPr="002024BA">
        <w:rPr>
          <w:sz w:val="24"/>
          <w:szCs w:val="24"/>
        </w:rPr>
        <w:t>, с другой стороны, каждый в отдельности именуемый «Сторона»</w:t>
      </w:r>
      <w:r w:rsidR="00333F54" w:rsidRPr="002024BA">
        <w:rPr>
          <w:sz w:val="24"/>
          <w:szCs w:val="24"/>
        </w:rPr>
        <w:t>, а вместе именуемые «Стороны»,</w:t>
      </w:r>
      <w:r w:rsidR="00134C40">
        <w:rPr>
          <w:sz w:val="24"/>
          <w:szCs w:val="24"/>
        </w:rPr>
        <w:t xml:space="preserve"> </w:t>
      </w:r>
      <w:r w:rsidR="003B693A" w:rsidRPr="002024BA">
        <w:rPr>
          <w:sz w:val="24"/>
          <w:szCs w:val="24"/>
        </w:rPr>
        <w:t xml:space="preserve">в соответствии с </w:t>
      </w:r>
      <w:hyperlink r:id="rId9" w:history="1">
        <w:r w:rsidR="003B693A" w:rsidRPr="002024BA">
          <w:rPr>
            <w:sz w:val="24"/>
            <w:szCs w:val="24"/>
          </w:rPr>
          <w:t>Правилами</w:t>
        </w:r>
      </w:hyperlink>
      <w:r w:rsidR="003B693A" w:rsidRPr="002024BA">
        <w:rPr>
          <w:sz w:val="24"/>
          <w:szCs w:val="24"/>
        </w:rPr>
        <w:t xml:space="preserve"> заключения</w:t>
      </w:r>
      <w:proofErr w:type="gramEnd"/>
      <w:r w:rsidR="003B693A" w:rsidRPr="002024BA">
        <w:rPr>
          <w:sz w:val="24"/>
          <w:szCs w:val="24"/>
        </w:rPr>
        <w:t xml:space="preserve"> и исполнения договоров подряда на выполнение проектных и изыскательских работ и (или) ведение авторского надзора за строительством, утвержденных </w:t>
      </w:r>
      <w:r w:rsidR="003B693A" w:rsidRPr="002024BA">
        <w:rPr>
          <w:spacing w:val="-6"/>
          <w:sz w:val="24"/>
          <w:szCs w:val="24"/>
        </w:rPr>
        <w:t>Постановлением Совета Министров Республики Беларусь от 01.04.2014 №</w:t>
      </w:r>
      <w:r w:rsidR="00333F54" w:rsidRPr="002024BA">
        <w:rPr>
          <w:spacing w:val="-6"/>
          <w:sz w:val="24"/>
          <w:szCs w:val="24"/>
        </w:rPr>
        <w:t> </w:t>
      </w:r>
      <w:r w:rsidR="003B693A" w:rsidRPr="002024BA">
        <w:rPr>
          <w:spacing w:val="-6"/>
          <w:sz w:val="24"/>
          <w:szCs w:val="24"/>
        </w:rPr>
        <w:t>297,</w:t>
      </w:r>
      <w:r w:rsidR="003B693A" w:rsidRPr="002024BA">
        <w:rPr>
          <w:sz w:val="24"/>
          <w:szCs w:val="24"/>
        </w:rPr>
        <w:t xml:space="preserve"> заключили настоящий договор на выполнение проектных работ о нижеследующем:</w:t>
      </w:r>
    </w:p>
    <w:p w:rsidR="003B693A" w:rsidRPr="002024BA" w:rsidRDefault="003B693A" w:rsidP="00787232">
      <w:pPr>
        <w:pStyle w:val="ConsPlusNormal"/>
        <w:ind w:firstLine="540"/>
        <w:jc w:val="both"/>
        <w:rPr>
          <w:sz w:val="16"/>
          <w:szCs w:val="16"/>
        </w:rPr>
      </w:pPr>
    </w:p>
    <w:p w:rsidR="003B693A" w:rsidRPr="002024BA" w:rsidRDefault="003B693A" w:rsidP="00787232">
      <w:pPr>
        <w:pStyle w:val="ConsPlusNormal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2024BA">
        <w:rPr>
          <w:b/>
          <w:sz w:val="24"/>
          <w:szCs w:val="24"/>
        </w:rPr>
        <w:t>ПРЕДМЕТ ДОГОВОРА.</w:t>
      </w:r>
    </w:p>
    <w:p w:rsidR="004F0C62" w:rsidRPr="00F6190E" w:rsidRDefault="00F6190E" w:rsidP="00F61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/>
          <w:sz w:val="24"/>
          <w:szCs w:val="24"/>
          <w:lang w:eastAsia="be-BY"/>
        </w:rPr>
      </w:pPr>
      <w:bookmarkStart w:id="0" w:name="P16"/>
      <w:bookmarkEnd w:id="0"/>
      <w:r>
        <w:rPr>
          <w:sz w:val="24"/>
          <w:szCs w:val="24"/>
        </w:rPr>
        <w:t xml:space="preserve">        1.1. </w:t>
      </w:r>
      <w:r w:rsidR="00EB7F1E">
        <w:rPr>
          <w:sz w:val="24"/>
          <w:szCs w:val="24"/>
        </w:rPr>
        <w:t>Заказчик</w:t>
      </w:r>
      <w:r w:rsidR="003B693A" w:rsidRPr="00361592">
        <w:rPr>
          <w:sz w:val="24"/>
          <w:szCs w:val="24"/>
        </w:rPr>
        <w:t xml:space="preserve"> </w:t>
      </w:r>
      <w:r w:rsidR="00EB7F1E">
        <w:rPr>
          <w:sz w:val="24"/>
          <w:szCs w:val="24"/>
        </w:rPr>
        <w:t>поручает, а Подрядчик принимает на себя обязательства по выполнению проектных и изыскательских работ</w:t>
      </w:r>
      <w:r w:rsidR="005A4067">
        <w:rPr>
          <w:sz w:val="24"/>
          <w:szCs w:val="24"/>
        </w:rPr>
        <w:t xml:space="preserve"> (при необходимости)</w:t>
      </w:r>
      <w:r w:rsidR="00EB7F1E">
        <w:rPr>
          <w:sz w:val="24"/>
          <w:szCs w:val="24"/>
        </w:rPr>
        <w:t xml:space="preserve"> согласно утвержденному </w:t>
      </w:r>
      <w:r w:rsidR="00EB7F1E" w:rsidRPr="00BA46D3">
        <w:rPr>
          <w:sz w:val="24"/>
          <w:szCs w:val="24"/>
        </w:rPr>
        <w:t>Заказчиком и подписанному Подрядчиком заданию на проектирование (приложение 1)</w:t>
      </w:r>
      <w:r w:rsidR="00CA0CB6" w:rsidRPr="00BA46D3">
        <w:rPr>
          <w:sz w:val="24"/>
          <w:szCs w:val="24"/>
        </w:rPr>
        <w:t xml:space="preserve">, </w:t>
      </w:r>
      <w:r w:rsidR="00CA0CB6" w:rsidRPr="00361592">
        <w:rPr>
          <w:sz w:val="24"/>
          <w:szCs w:val="24"/>
        </w:rPr>
        <w:t>в</w:t>
      </w:r>
      <w:r w:rsidR="00EB7F1E">
        <w:rPr>
          <w:sz w:val="24"/>
          <w:szCs w:val="24"/>
        </w:rPr>
        <w:t>ключая</w:t>
      </w:r>
      <w:r w:rsidR="00CA0CB6" w:rsidRPr="00361592">
        <w:rPr>
          <w:sz w:val="24"/>
          <w:szCs w:val="24"/>
        </w:rPr>
        <w:t xml:space="preserve"> сметную документацию</w:t>
      </w:r>
      <w:r w:rsidR="002F3451" w:rsidRPr="00361592">
        <w:rPr>
          <w:sz w:val="24"/>
          <w:szCs w:val="24"/>
        </w:rPr>
        <w:t xml:space="preserve"> (далее </w:t>
      </w:r>
      <w:r w:rsidR="00D06237" w:rsidRPr="00D06237">
        <w:rPr>
          <w:sz w:val="24"/>
          <w:szCs w:val="24"/>
        </w:rPr>
        <w:t>–</w:t>
      </w:r>
      <w:r w:rsidR="002F3451" w:rsidRPr="00361592">
        <w:rPr>
          <w:sz w:val="24"/>
          <w:szCs w:val="24"/>
        </w:rPr>
        <w:t xml:space="preserve"> «ПД») </w:t>
      </w:r>
      <w:r w:rsidR="003B693A" w:rsidRPr="00361592">
        <w:rPr>
          <w:sz w:val="24"/>
          <w:szCs w:val="24"/>
        </w:rPr>
        <w:t>по объекту:</w:t>
      </w:r>
      <w:r w:rsidRPr="00F6190E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Pr="008D4ACC">
        <w:rPr>
          <w:rFonts w:eastAsia="Times New Roman"/>
          <w:sz w:val="24"/>
          <w:szCs w:val="24"/>
          <w:u w:val="single"/>
          <w:lang w:eastAsia="ru-RU"/>
        </w:rPr>
        <w:t xml:space="preserve">«Модернизация здания специализированного складов, торговых баз, баз материально-технического снабжения, хранилищ, расположенного по адресу: г. Минск, ул. Стебенева,6 </w:t>
      </w:r>
      <w:r w:rsidRPr="008D4ACC">
        <w:rPr>
          <w:rFonts w:eastAsia="Times New Roman"/>
          <w:sz w:val="24"/>
          <w:szCs w:val="24"/>
          <w:u w:val="single"/>
          <w:lang w:eastAsia="be-BY"/>
        </w:rPr>
        <w:t>»</w:t>
      </w:r>
      <w:r w:rsidR="0023257C" w:rsidRPr="004F0C62">
        <w:rPr>
          <w:rFonts w:eastAsia="Times New Roman"/>
          <w:sz w:val="24"/>
          <w:szCs w:val="24"/>
          <w:lang w:eastAsia="ru-RU"/>
        </w:rPr>
        <w:t xml:space="preserve"> </w:t>
      </w:r>
      <w:r w:rsidR="006B13DA" w:rsidRPr="004F0C62">
        <w:rPr>
          <w:rFonts w:eastAsia="Times New Roman"/>
          <w:sz w:val="24"/>
          <w:szCs w:val="24"/>
          <w:lang w:eastAsia="ru-RU"/>
        </w:rPr>
        <w:t xml:space="preserve">с </w:t>
      </w:r>
      <w:r w:rsidR="006B13DA" w:rsidRPr="0086035A">
        <w:rPr>
          <w:rFonts w:eastAsia="Times New Roman"/>
          <w:sz w:val="24"/>
          <w:szCs w:val="24"/>
          <w:lang w:eastAsia="ru-RU"/>
        </w:rPr>
        <w:t xml:space="preserve">последующей передачей (предоставлением) </w:t>
      </w:r>
      <w:r w:rsidR="00EB7F1E" w:rsidRPr="0086035A">
        <w:rPr>
          <w:rFonts w:eastAsia="Times New Roman"/>
          <w:sz w:val="24"/>
          <w:szCs w:val="24"/>
          <w:lang w:eastAsia="ru-RU"/>
        </w:rPr>
        <w:t>ПД</w:t>
      </w:r>
      <w:r w:rsidR="006B13DA" w:rsidRPr="0086035A">
        <w:rPr>
          <w:rFonts w:eastAsia="Times New Roman"/>
          <w:sz w:val="24"/>
          <w:szCs w:val="24"/>
          <w:lang w:eastAsia="ru-RU"/>
        </w:rPr>
        <w:t xml:space="preserve"> в органы государственной экспертизы, </w:t>
      </w:r>
      <w:r w:rsidR="00180DE9" w:rsidRPr="0086035A">
        <w:rPr>
          <w:rFonts w:eastAsia="Times New Roman"/>
          <w:sz w:val="24"/>
          <w:szCs w:val="24"/>
          <w:lang w:eastAsia="ru-RU"/>
        </w:rPr>
        <w:t xml:space="preserve">на основании выданной Заказчиком доверенности, </w:t>
      </w:r>
      <w:r w:rsidR="003B693A" w:rsidRPr="0086035A">
        <w:rPr>
          <w:sz w:val="24"/>
          <w:szCs w:val="24"/>
        </w:rPr>
        <w:t>а Заказчик обязуется принять и оплатить</w:t>
      </w:r>
      <w:r w:rsidR="003B693A" w:rsidRPr="00361592">
        <w:rPr>
          <w:sz w:val="24"/>
          <w:szCs w:val="24"/>
        </w:rPr>
        <w:t xml:space="preserve"> результат работ </w:t>
      </w:r>
      <w:r w:rsidR="00EB7F1E">
        <w:rPr>
          <w:sz w:val="24"/>
          <w:szCs w:val="24"/>
        </w:rPr>
        <w:t xml:space="preserve">после получения оригинала положительного заключения государственной </w:t>
      </w:r>
      <w:r w:rsidR="00EB7F1E" w:rsidRPr="003647A6">
        <w:rPr>
          <w:sz w:val="24"/>
          <w:szCs w:val="24"/>
        </w:rPr>
        <w:t xml:space="preserve">строительной экспертизы по проектной документации </w:t>
      </w:r>
      <w:r w:rsidR="003B693A" w:rsidRPr="003647A6">
        <w:rPr>
          <w:sz w:val="24"/>
          <w:szCs w:val="24"/>
        </w:rPr>
        <w:t>на условиях настоящего Договора.</w:t>
      </w:r>
      <w:r w:rsidR="004F0C62" w:rsidRPr="003647A6">
        <w:rPr>
          <w:sz w:val="24"/>
          <w:szCs w:val="24"/>
        </w:rPr>
        <w:t xml:space="preserve"> </w:t>
      </w:r>
      <w:proofErr w:type="gramEnd"/>
    </w:p>
    <w:p w:rsidR="0086035A" w:rsidRPr="003647A6" w:rsidRDefault="007147D4" w:rsidP="004F0C62">
      <w:pPr>
        <w:widowControl w:val="0"/>
        <w:tabs>
          <w:tab w:val="left" w:pos="993"/>
          <w:tab w:val="left" w:pos="5529"/>
          <w:tab w:val="left" w:pos="6521"/>
        </w:tabs>
        <w:spacing w:line="240" w:lineRule="auto"/>
        <w:ind w:firstLine="540"/>
        <w:jc w:val="both"/>
        <w:rPr>
          <w:rStyle w:val="word-wrapper"/>
          <w:sz w:val="24"/>
          <w:szCs w:val="24"/>
        </w:rPr>
      </w:pPr>
      <w:r w:rsidRPr="003647A6">
        <w:rPr>
          <w:rStyle w:val="word-wrapper"/>
          <w:sz w:val="24"/>
          <w:szCs w:val="24"/>
        </w:rPr>
        <w:t>Заявител</w:t>
      </w:r>
      <w:r w:rsidR="004F0C62" w:rsidRPr="003647A6">
        <w:rPr>
          <w:rStyle w:val="word-wrapper"/>
          <w:sz w:val="24"/>
          <w:szCs w:val="24"/>
        </w:rPr>
        <w:t xml:space="preserve">ем </w:t>
      </w:r>
      <w:r w:rsidRPr="003647A6">
        <w:rPr>
          <w:rStyle w:val="word-wrapper"/>
          <w:sz w:val="24"/>
          <w:szCs w:val="24"/>
        </w:rPr>
        <w:t xml:space="preserve">при представлении </w:t>
      </w:r>
      <w:r w:rsidR="004F0C62" w:rsidRPr="003647A6">
        <w:rPr>
          <w:rStyle w:val="word-wrapper"/>
          <w:sz w:val="24"/>
          <w:szCs w:val="24"/>
        </w:rPr>
        <w:t xml:space="preserve">ПД </w:t>
      </w:r>
      <w:r w:rsidR="004F0C62" w:rsidRPr="003647A6">
        <w:rPr>
          <w:rFonts w:eastAsia="Times New Roman"/>
          <w:sz w:val="24"/>
          <w:szCs w:val="24"/>
          <w:lang w:eastAsia="ru-RU"/>
        </w:rPr>
        <w:t>в органы государственной экспертизы</w:t>
      </w:r>
      <w:r w:rsidR="004F0C62" w:rsidRPr="003647A6">
        <w:rPr>
          <w:rStyle w:val="word-wrapper"/>
          <w:sz w:val="24"/>
          <w:szCs w:val="24"/>
        </w:rPr>
        <w:t>, является З</w:t>
      </w:r>
      <w:r w:rsidRPr="003647A6">
        <w:rPr>
          <w:rStyle w:val="word-wrapper"/>
          <w:sz w:val="24"/>
          <w:szCs w:val="24"/>
        </w:rPr>
        <w:t>аказчик</w:t>
      </w:r>
      <w:r w:rsidR="004F0C62" w:rsidRPr="003647A6">
        <w:rPr>
          <w:rStyle w:val="word-wrapper"/>
          <w:sz w:val="24"/>
          <w:szCs w:val="24"/>
        </w:rPr>
        <w:t>.</w:t>
      </w:r>
      <w:r w:rsidR="0086035A" w:rsidRPr="003647A6">
        <w:rPr>
          <w:rStyle w:val="word-wrapper"/>
          <w:sz w:val="24"/>
          <w:szCs w:val="24"/>
        </w:rPr>
        <w:t xml:space="preserve"> </w:t>
      </w:r>
    </w:p>
    <w:p w:rsidR="003B693A" w:rsidRPr="00BA46D3" w:rsidRDefault="003B693A" w:rsidP="00787232">
      <w:pPr>
        <w:pStyle w:val="ConsPlusNormal"/>
        <w:ind w:firstLine="540"/>
        <w:jc w:val="both"/>
        <w:rPr>
          <w:sz w:val="24"/>
          <w:szCs w:val="24"/>
        </w:rPr>
      </w:pPr>
      <w:r w:rsidRPr="00B90F3E">
        <w:rPr>
          <w:sz w:val="24"/>
          <w:szCs w:val="24"/>
        </w:rPr>
        <w:t>Предусмотренные настоящим договором работы Подрядчик выполняет на основании задания на проектирование (Приложение 1),</w:t>
      </w:r>
      <w:r w:rsidR="00210375">
        <w:rPr>
          <w:sz w:val="24"/>
          <w:szCs w:val="24"/>
        </w:rPr>
        <w:t xml:space="preserve"> </w:t>
      </w:r>
      <w:r w:rsidR="006B13DA">
        <w:rPr>
          <w:sz w:val="24"/>
          <w:szCs w:val="24"/>
        </w:rPr>
        <w:t>утвержденного</w:t>
      </w:r>
      <w:r w:rsidR="00210375">
        <w:rPr>
          <w:sz w:val="24"/>
          <w:szCs w:val="24"/>
        </w:rPr>
        <w:t xml:space="preserve"> Заказчиком и подписанн</w:t>
      </w:r>
      <w:r w:rsidR="006B13DA">
        <w:rPr>
          <w:sz w:val="24"/>
          <w:szCs w:val="24"/>
        </w:rPr>
        <w:t>ого</w:t>
      </w:r>
      <w:r w:rsidR="00210375">
        <w:rPr>
          <w:sz w:val="24"/>
          <w:szCs w:val="24"/>
        </w:rPr>
        <w:t xml:space="preserve"> </w:t>
      </w:r>
      <w:r w:rsidR="00210375" w:rsidRPr="00BA46D3">
        <w:rPr>
          <w:sz w:val="24"/>
          <w:szCs w:val="24"/>
        </w:rPr>
        <w:t>Подрядчиком,</w:t>
      </w:r>
      <w:r w:rsidRPr="00BA46D3">
        <w:rPr>
          <w:sz w:val="24"/>
          <w:szCs w:val="24"/>
        </w:rPr>
        <w:t xml:space="preserve"> исходных данных (</w:t>
      </w:r>
      <w:r w:rsidR="00361592" w:rsidRPr="00BA46D3">
        <w:rPr>
          <w:sz w:val="24"/>
          <w:szCs w:val="24"/>
        </w:rPr>
        <w:t>П</w:t>
      </w:r>
      <w:r w:rsidRPr="00BA46D3">
        <w:rPr>
          <w:sz w:val="24"/>
          <w:szCs w:val="24"/>
        </w:rPr>
        <w:t xml:space="preserve">риложение 5). </w:t>
      </w:r>
    </w:p>
    <w:p w:rsidR="003B693A" w:rsidRPr="00B90F3E" w:rsidRDefault="003B693A" w:rsidP="00787232">
      <w:pPr>
        <w:pStyle w:val="ConsPlusNormal"/>
        <w:ind w:firstLine="540"/>
        <w:jc w:val="both"/>
        <w:rPr>
          <w:sz w:val="16"/>
          <w:szCs w:val="16"/>
        </w:rPr>
      </w:pPr>
    </w:p>
    <w:p w:rsidR="00F265BD" w:rsidRPr="00CB0707" w:rsidRDefault="003B693A" w:rsidP="00787232">
      <w:pPr>
        <w:pStyle w:val="ConsPlusNormal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CB0707">
        <w:rPr>
          <w:b/>
          <w:sz w:val="24"/>
          <w:szCs w:val="24"/>
        </w:rPr>
        <w:t>СРОКИ ВЫПОЛНЕНИЯ РАБОТ.</w:t>
      </w:r>
    </w:p>
    <w:p w:rsidR="003B693A" w:rsidRPr="00B90F3E" w:rsidRDefault="003B693A" w:rsidP="00787232">
      <w:pPr>
        <w:pStyle w:val="ConsPlusNormal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B90F3E">
        <w:rPr>
          <w:sz w:val="24"/>
          <w:szCs w:val="24"/>
        </w:rPr>
        <w:t>Сроки выполнения работ:</w:t>
      </w:r>
    </w:p>
    <w:p w:rsidR="00C377C8" w:rsidRPr="00B90F3E" w:rsidRDefault="00C377C8" w:rsidP="00787232">
      <w:pPr>
        <w:pStyle w:val="ConsPlusNormal"/>
        <w:tabs>
          <w:tab w:val="left" w:pos="993"/>
        </w:tabs>
        <w:ind w:firstLine="567"/>
        <w:jc w:val="both"/>
        <w:rPr>
          <w:sz w:val="24"/>
          <w:szCs w:val="24"/>
        </w:rPr>
      </w:pPr>
      <w:r w:rsidRPr="00B90F3E">
        <w:rPr>
          <w:sz w:val="24"/>
          <w:szCs w:val="24"/>
        </w:rPr>
        <w:t>Продолжительность выполнения проектных работ</w:t>
      </w:r>
      <w:proofErr w:type="gramStart"/>
      <w:r w:rsidRPr="00B90F3E">
        <w:rPr>
          <w:sz w:val="24"/>
          <w:szCs w:val="24"/>
        </w:rPr>
        <w:t xml:space="preserve"> –</w:t>
      </w:r>
      <w:r w:rsidR="0048692D">
        <w:rPr>
          <w:sz w:val="24"/>
          <w:szCs w:val="24"/>
        </w:rPr>
        <w:t xml:space="preserve">  </w:t>
      </w:r>
      <w:r w:rsidR="0053261D" w:rsidRPr="00B90F3E">
        <w:rPr>
          <w:rFonts w:eastAsia="Calibri"/>
          <w:bCs/>
          <w:sz w:val="24"/>
          <w:szCs w:val="24"/>
          <w:lang w:val="be-BY"/>
        </w:rPr>
        <w:t>(</w:t>
      </w:r>
      <w:r w:rsidR="00F6190E">
        <w:rPr>
          <w:rFonts w:eastAsia="Calibri"/>
          <w:bCs/>
          <w:sz w:val="24"/>
          <w:szCs w:val="24"/>
          <w:lang w:val="be-BY"/>
        </w:rPr>
        <w:t>______________</w:t>
      </w:r>
      <w:r w:rsidR="006B13DA">
        <w:rPr>
          <w:rFonts w:eastAsia="Calibri"/>
          <w:bCs/>
          <w:sz w:val="24"/>
          <w:szCs w:val="24"/>
          <w:lang w:val="be-BY"/>
        </w:rPr>
        <w:t xml:space="preserve">) </w:t>
      </w:r>
      <w:proofErr w:type="gramEnd"/>
      <w:r w:rsidR="0053261D" w:rsidRPr="00B90F3E">
        <w:rPr>
          <w:rFonts w:eastAsia="Calibri"/>
          <w:bCs/>
          <w:sz w:val="24"/>
          <w:szCs w:val="24"/>
          <w:lang w:val="be-BY"/>
        </w:rPr>
        <w:t>календарных дней</w:t>
      </w:r>
      <w:r w:rsidRPr="00B90F3E">
        <w:rPr>
          <w:sz w:val="24"/>
          <w:szCs w:val="24"/>
        </w:rPr>
        <w:t>.</w:t>
      </w:r>
    </w:p>
    <w:p w:rsidR="003B693A" w:rsidRPr="0086035A" w:rsidRDefault="003D30AB" w:rsidP="00787232">
      <w:pPr>
        <w:pStyle w:val="ConsPlusNormal"/>
        <w:ind w:firstLine="567"/>
        <w:jc w:val="both"/>
        <w:rPr>
          <w:sz w:val="24"/>
          <w:szCs w:val="24"/>
        </w:rPr>
      </w:pPr>
      <w:bookmarkStart w:id="1" w:name="P19"/>
      <w:bookmarkEnd w:id="1"/>
      <w:r w:rsidRPr="0086035A">
        <w:rPr>
          <w:sz w:val="24"/>
          <w:szCs w:val="24"/>
        </w:rPr>
        <w:t>2.1.1. Начало работ –</w:t>
      </w:r>
      <w:r w:rsidR="00E85417" w:rsidRPr="0086035A">
        <w:rPr>
          <w:sz w:val="24"/>
          <w:szCs w:val="24"/>
        </w:rPr>
        <w:t xml:space="preserve"> </w:t>
      </w:r>
      <w:r w:rsidR="003B693A" w:rsidRPr="0086035A">
        <w:rPr>
          <w:sz w:val="24"/>
          <w:szCs w:val="24"/>
        </w:rPr>
        <w:t>«</w:t>
      </w:r>
      <w:r w:rsidR="0048692D" w:rsidRPr="0086035A">
        <w:rPr>
          <w:sz w:val="24"/>
          <w:szCs w:val="24"/>
        </w:rPr>
        <w:t xml:space="preserve"> </w:t>
      </w:r>
      <w:r w:rsidR="00F6190E">
        <w:rPr>
          <w:sz w:val="24"/>
          <w:szCs w:val="24"/>
        </w:rPr>
        <w:t xml:space="preserve">      </w:t>
      </w:r>
      <w:r w:rsidR="0048692D" w:rsidRPr="0086035A">
        <w:rPr>
          <w:sz w:val="24"/>
          <w:szCs w:val="24"/>
        </w:rPr>
        <w:t xml:space="preserve"> </w:t>
      </w:r>
      <w:r w:rsidR="003B693A" w:rsidRPr="0086035A">
        <w:rPr>
          <w:sz w:val="24"/>
          <w:szCs w:val="24"/>
        </w:rPr>
        <w:t>»</w:t>
      </w:r>
      <w:r w:rsidR="0048692D" w:rsidRPr="0086035A">
        <w:rPr>
          <w:sz w:val="24"/>
          <w:szCs w:val="24"/>
        </w:rPr>
        <w:t xml:space="preserve"> </w:t>
      </w:r>
      <w:r w:rsidR="00F6190E">
        <w:rPr>
          <w:sz w:val="24"/>
          <w:szCs w:val="24"/>
        </w:rPr>
        <w:t xml:space="preserve">              </w:t>
      </w:r>
      <w:r w:rsidR="00BA46D3">
        <w:rPr>
          <w:sz w:val="24"/>
          <w:szCs w:val="24"/>
        </w:rPr>
        <w:t xml:space="preserve"> </w:t>
      </w:r>
      <w:r w:rsidR="003B693A" w:rsidRPr="0086035A">
        <w:rPr>
          <w:sz w:val="24"/>
          <w:szCs w:val="24"/>
        </w:rPr>
        <w:t>20</w:t>
      </w:r>
      <w:r w:rsidR="000D7784" w:rsidRPr="0086035A">
        <w:rPr>
          <w:sz w:val="24"/>
          <w:szCs w:val="24"/>
        </w:rPr>
        <w:t>2</w:t>
      </w:r>
      <w:r w:rsidR="00131517" w:rsidRPr="0086035A">
        <w:rPr>
          <w:sz w:val="24"/>
          <w:szCs w:val="24"/>
        </w:rPr>
        <w:t>4</w:t>
      </w:r>
      <w:r w:rsidR="003B693A" w:rsidRPr="0086035A">
        <w:rPr>
          <w:sz w:val="24"/>
          <w:szCs w:val="24"/>
        </w:rPr>
        <w:t xml:space="preserve"> года;</w:t>
      </w:r>
    </w:p>
    <w:p w:rsidR="003B693A" w:rsidRPr="00B90F3E" w:rsidRDefault="003B693A" w:rsidP="00787232">
      <w:pPr>
        <w:pStyle w:val="ConsPlusNormal"/>
        <w:ind w:firstLine="567"/>
        <w:jc w:val="both"/>
        <w:rPr>
          <w:sz w:val="24"/>
          <w:szCs w:val="24"/>
        </w:rPr>
      </w:pPr>
      <w:r w:rsidRPr="0086035A">
        <w:rPr>
          <w:sz w:val="24"/>
          <w:szCs w:val="24"/>
        </w:rPr>
        <w:t>2.1.2. Окончание работ – «</w:t>
      </w:r>
      <w:r w:rsidR="0048692D" w:rsidRPr="0086035A">
        <w:rPr>
          <w:sz w:val="24"/>
          <w:szCs w:val="24"/>
        </w:rPr>
        <w:t xml:space="preserve"> </w:t>
      </w:r>
      <w:r w:rsidR="00F6190E">
        <w:rPr>
          <w:sz w:val="24"/>
          <w:szCs w:val="24"/>
        </w:rPr>
        <w:t xml:space="preserve">  </w:t>
      </w:r>
      <w:r w:rsidR="0048692D" w:rsidRPr="0086035A">
        <w:rPr>
          <w:sz w:val="24"/>
          <w:szCs w:val="24"/>
        </w:rPr>
        <w:t xml:space="preserve"> </w:t>
      </w:r>
      <w:r w:rsidRPr="0086035A">
        <w:rPr>
          <w:sz w:val="24"/>
          <w:szCs w:val="24"/>
        </w:rPr>
        <w:t>»</w:t>
      </w:r>
      <w:r w:rsidR="0053261D" w:rsidRPr="0086035A">
        <w:rPr>
          <w:sz w:val="24"/>
          <w:szCs w:val="24"/>
        </w:rPr>
        <w:t xml:space="preserve"> </w:t>
      </w:r>
      <w:r w:rsidR="00F6190E">
        <w:rPr>
          <w:sz w:val="24"/>
          <w:szCs w:val="24"/>
        </w:rPr>
        <w:t xml:space="preserve">            </w:t>
      </w:r>
      <w:r w:rsidR="0048692D" w:rsidRPr="0086035A">
        <w:rPr>
          <w:sz w:val="24"/>
          <w:szCs w:val="24"/>
        </w:rPr>
        <w:t xml:space="preserve"> </w:t>
      </w:r>
      <w:r w:rsidRPr="0086035A">
        <w:rPr>
          <w:sz w:val="24"/>
          <w:szCs w:val="24"/>
        </w:rPr>
        <w:t>20</w:t>
      </w:r>
      <w:r w:rsidR="000D7784" w:rsidRPr="0086035A">
        <w:rPr>
          <w:sz w:val="24"/>
          <w:szCs w:val="24"/>
        </w:rPr>
        <w:t>2</w:t>
      </w:r>
      <w:r w:rsidR="008D4ACC">
        <w:rPr>
          <w:sz w:val="24"/>
          <w:szCs w:val="24"/>
        </w:rPr>
        <w:t>5</w:t>
      </w:r>
      <w:r w:rsidRPr="0086035A">
        <w:rPr>
          <w:sz w:val="24"/>
          <w:szCs w:val="24"/>
        </w:rPr>
        <w:t xml:space="preserve"> года.</w:t>
      </w:r>
    </w:p>
    <w:p w:rsidR="003B693A" w:rsidRPr="00BA46D3" w:rsidRDefault="003B693A" w:rsidP="00787232">
      <w:pPr>
        <w:pStyle w:val="ConsPlusNormal"/>
        <w:ind w:firstLine="567"/>
        <w:jc w:val="both"/>
        <w:rPr>
          <w:sz w:val="24"/>
          <w:szCs w:val="24"/>
        </w:rPr>
      </w:pPr>
      <w:r w:rsidRPr="00B90F3E">
        <w:rPr>
          <w:sz w:val="24"/>
          <w:szCs w:val="24"/>
        </w:rPr>
        <w:t xml:space="preserve">2.1.3. </w:t>
      </w:r>
      <w:r w:rsidR="00E16F41">
        <w:rPr>
          <w:sz w:val="24"/>
          <w:szCs w:val="24"/>
        </w:rPr>
        <w:t>Промежуточные с</w:t>
      </w:r>
      <w:r w:rsidRPr="00B90F3E">
        <w:rPr>
          <w:sz w:val="24"/>
          <w:szCs w:val="24"/>
        </w:rPr>
        <w:t xml:space="preserve">роки </w:t>
      </w:r>
      <w:r w:rsidR="00E16F41">
        <w:rPr>
          <w:sz w:val="24"/>
          <w:szCs w:val="24"/>
        </w:rPr>
        <w:t>выполнения этапов</w:t>
      </w:r>
      <w:r w:rsidRPr="00B90F3E">
        <w:rPr>
          <w:sz w:val="24"/>
          <w:szCs w:val="24"/>
        </w:rPr>
        <w:t xml:space="preserve"> </w:t>
      </w:r>
      <w:r w:rsidR="00E16F41">
        <w:rPr>
          <w:sz w:val="24"/>
          <w:szCs w:val="24"/>
        </w:rPr>
        <w:t>(</w:t>
      </w:r>
      <w:r w:rsidRPr="00B90F3E">
        <w:rPr>
          <w:sz w:val="24"/>
          <w:szCs w:val="24"/>
        </w:rPr>
        <w:t>разделов</w:t>
      </w:r>
      <w:r w:rsidR="00E16F41">
        <w:rPr>
          <w:sz w:val="24"/>
          <w:szCs w:val="24"/>
        </w:rPr>
        <w:t>)</w:t>
      </w:r>
      <w:r w:rsidRPr="00B90F3E">
        <w:rPr>
          <w:sz w:val="24"/>
          <w:szCs w:val="24"/>
        </w:rPr>
        <w:t xml:space="preserve"> </w:t>
      </w:r>
      <w:r w:rsidR="00E16F41">
        <w:rPr>
          <w:sz w:val="24"/>
          <w:szCs w:val="24"/>
        </w:rPr>
        <w:t xml:space="preserve">по разработке </w:t>
      </w:r>
      <w:r w:rsidRPr="00B90F3E">
        <w:rPr>
          <w:sz w:val="24"/>
          <w:szCs w:val="24"/>
        </w:rPr>
        <w:t xml:space="preserve">проектной </w:t>
      </w:r>
      <w:r w:rsidRPr="00BA46D3">
        <w:rPr>
          <w:sz w:val="24"/>
          <w:szCs w:val="24"/>
        </w:rPr>
        <w:t xml:space="preserve">документации </w:t>
      </w:r>
      <w:r w:rsidR="00E16F41" w:rsidRPr="00BA46D3">
        <w:rPr>
          <w:sz w:val="24"/>
          <w:szCs w:val="24"/>
        </w:rPr>
        <w:t>установлены</w:t>
      </w:r>
      <w:r w:rsidRPr="00BA46D3">
        <w:rPr>
          <w:sz w:val="24"/>
          <w:szCs w:val="24"/>
        </w:rPr>
        <w:t xml:space="preserve"> в соответствии с </w:t>
      </w:r>
      <w:hyperlink w:anchor="P99" w:history="1">
        <w:r w:rsidR="00134C40" w:rsidRPr="00BA46D3">
          <w:rPr>
            <w:sz w:val="24"/>
            <w:szCs w:val="24"/>
          </w:rPr>
          <w:t>п</w:t>
        </w:r>
        <w:r w:rsidRPr="00BA46D3">
          <w:rPr>
            <w:sz w:val="24"/>
            <w:szCs w:val="24"/>
          </w:rPr>
          <w:t xml:space="preserve">риложением </w:t>
        </w:r>
        <w:r w:rsidR="00BE176F" w:rsidRPr="00BA46D3">
          <w:rPr>
            <w:sz w:val="24"/>
            <w:szCs w:val="24"/>
          </w:rPr>
          <w:t>3</w:t>
        </w:r>
      </w:hyperlink>
      <w:r w:rsidRPr="00BA46D3">
        <w:rPr>
          <w:sz w:val="24"/>
          <w:szCs w:val="24"/>
        </w:rPr>
        <w:t xml:space="preserve"> «Календарный план».</w:t>
      </w:r>
    </w:p>
    <w:p w:rsidR="00682483" w:rsidRDefault="003B693A" w:rsidP="00787232">
      <w:pPr>
        <w:pStyle w:val="ConsPlusNormal"/>
        <w:ind w:firstLine="567"/>
        <w:jc w:val="both"/>
        <w:rPr>
          <w:sz w:val="24"/>
          <w:szCs w:val="24"/>
        </w:rPr>
      </w:pPr>
      <w:r w:rsidRPr="00B90F3E">
        <w:rPr>
          <w:sz w:val="24"/>
          <w:szCs w:val="24"/>
        </w:rPr>
        <w:t xml:space="preserve">2.1.4. </w:t>
      </w:r>
      <w:r w:rsidR="00682483">
        <w:rPr>
          <w:sz w:val="24"/>
          <w:szCs w:val="24"/>
        </w:rPr>
        <w:t xml:space="preserve">Общий </w:t>
      </w:r>
      <w:r w:rsidRPr="00B90F3E">
        <w:rPr>
          <w:sz w:val="24"/>
          <w:szCs w:val="24"/>
        </w:rPr>
        <w:t>срок выполнения работ</w:t>
      </w:r>
      <w:r w:rsidR="00682483">
        <w:rPr>
          <w:sz w:val="24"/>
          <w:szCs w:val="24"/>
        </w:rPr>
        <w:t xml:space="preserve"> включает в себя:</w:t>
      </w:r>
    </w:p>
    <w:p w:rsidR="00682483" w:rsidRPr="001759B2" w:rsidRDefault="00682483" w:rsidP="001759B2">
      <w:pPr>
        <w:pStyle w:val="ac"/>
        <w:widowControl w:val="0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759B2">
        <w:rPr>
          <w:rFonts w:eastAsia="Times New Roman"/>
          <w:color w:val="000000"/>
          <w:sz w:val="24"/>
          <w:szCs w:val="24"/>
          <w:lang w:eastAsia="ru-RU"/>
        </w:rPr>
        <w:t xml:space="preserve">срок согласования проектной документации с заинтересованными организациями; </w:t>
      </w:r>
    </w:p>
    <w:p w:rsidR="00AB3426" w:rsidRPr="001759B2" w:rsidRDefault="00682483" w:rsidP="001759B2">
      <w:pPr>
        <w:pStyle w:val="ac"/>
        <w:widowControl w:val="0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759B2">
        <w:rPr>
          <w:rFonts w:eastAsia="Times New Roman"/>
          <w:color w:val="000000"/>
          <w:sz w:val="24"/>
          <w:szCs w:val="24"/>
          <w:lang w:eastAsia="ru-RU"/>
        </w:rPr>
        <w:t>срок проведения внутренней экспертизы Заказчиком</w:t>
      </w:r>
      <w:r w:rsidR="00AB3426" w:rsidRPr="001759B2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682483" w:rsidRPr="0077031E" w:rsidRDefault="00682483" w:rsidP="001759B2">
      <w:pPr>
        <w:pStyle w:val="ac"/>
        <w:widowControl w:val="0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77031E">
        <w:rPr>
          <w:rFonts w:eastAsia="Times New Roman"/>
          <w:color w:val="000000"/>
          <w:sz w:val="24"/>
          <w:szCs w:val="24"/>
          <w:lang w:eastAsia="ru-RU"/>
        </w:rPr>
        <w:t>срок проведения государственной экспертизы</w:t>
      </w:r>
      <w:r w:rsidR="00AB3426" w:rsidRPr="0077031E">
        <w:rPr>
          <w:rFonts w:eastAsia="Times New Roman"/>
          <w:color w:val="000000"/>
          <w:sz w:val="24"/>
          <w:szCs w:val="24"/>
          <w:lang w:eastAsia="ru-RU"/>
        </w:rPr>
        <w:t xml:space="preserve">. </w:t>
      </w:r>
    </w:p>
    <w:p w:rsidR="00682483" w:rsidRPr="001759B2" w:rsidRDefault="00682483" w:rsidP="001759B2">
      <w:pPr>
        <w:pStyle w:val="ac"/>
        <w:widowControl w:val="0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759B2">
        <w:rPr>
          <w:rFonts w:eastAsia="Times New Roman"/>
          <w:color w:val="000000"/>
          <w:sz w:val="24"/>
          <w:szCs w:val="24"/>
          <w:lang w:eastAsia="ru-RU"/>
        </w:rPr>
        <w:t xml:space="preserve">срок доработки проектной документации </w:t>
      </w:r>
      <w:r w:rsidR="00180DE9" w:rsidRPr="001759B2">
        <w:rPr>
          <w:rFonts w:eastAsia="Times New Roman"/>
          <w:color w:val="000000"/>
          <w:sz w:val="24"/>
          <w:szCs w:val="24"/>
          <w:lang w:eastAsia="ru-RU"/>
        </w:rPr>
        <w:t xml:space="preserve">на основании </w:t>
      </w:r>
      <w:r w:rsidRPr="001759B2">
        <w:rPr>
          <w:rFonts w:eastAsia="Times New Roman"/>
          <w:color w:val="000000"/>
          <w:sz w:val="24"/>
          <w:szCs w:val="24"/>
          <w:lang w:eastAsia="ru-RU"/>
        </w:rPr>
        <w:t>замечани</w:t>
      </w:r>
      <w:r w:rsidR="00180DE9" w:rsidRPr="001759B2">
        <w:rPr>
          <w:rFonts w:eastAsia="Times New Roman"/>
          <w:color w:val="000000"/>
          <w:sz w:val="24"/>
          <w:szCs w:val="24"/>
          <w:lang w:eastAsia="ru-RU"/>
        </w:rPr>
        <w:t>й</w:t>
      </w:r>
      <w:r w:rsidRPr="001759B2">
        <w:rPr>
          <w:rFonts w:eastAsia="Times New Roman"/>
          <w:color w:val="000000"/>
          <w:sz w:val="24"/>
          <w:szCs w:val="24"/>
          <w:lang w:eastAsia="ru-RU"/>
        </w:rPr>
        <w:t xml:space="preserve"> органов государственной</w:t>
      </w:r>
      <w:r w:rsidR="00180DE9" w:rsidRPr="001759B2">
        <w:rPr>
          <w:rFonts w:eastAsia="Times New Roman"/>
          <w:color w:val="000000"/>
          <w:sz w:val="24"/>
          <w:szCs w:val="24"/>
          <w:lang w:eastAsia="ru-RU"/>
        </w:rPr>
        <w:t xml:space="preserve"> э</w:t>
      </w:r>
      <w:r w:rsidRPr="001759B2">
        <w:rPr>
          <w:rFonts w:eastAsia="Times New Roman"/>
          <w:color w:val="000000"/>
          <w:sz w:val="24"/>
          <w:szCs w:val="24"/>
          <w:lang w:eastAsia="ru-RU"/>
        </w:rPr>
        <w:t>кспертизы</w:t>
      </w:r>
      <w:r w:rsidR="00180DE9" w:rsidRPr="001759B2">
        <w:rPr>
          <w:rFonts w:eastAsia="Times New Roman"/>
          <w:color w:val="000000"/>
          <w:sz w:val="24"/>
          <w:szCs w:val="24"/>
          <w:lang w:eastAsia="ru-RU"/>
        </w:rPr>
        <w:t xml:space="preserve"> (при их наличии)</w:t>
      </w:r>
      <w:r w:rsidRPr="001759B2">
        <w:rPr>
          <w:rFonts w:eastAsia="Times New Roman"/>
          <w:color w:val="000000"/>
          <w:sz w:val="24"/>
          <w:szCs w:val="24"/>
          <w:lang w:eastAsia="ru-RU"/>
        </w:rPr>
        <w:t xml:space="preserve">; </w:t>
      </w:r>
    </w:p>
    <w:p w:rsidR="00682483" w:rsidRPr="001759B2" w:rsidRDefault="00682483" w:rsidP="001759B2">
      <w:pPr>
        <w:pStyle w:val="ac"/>
        <w:widowControl w:val="0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1759B2">
        <w:rPr>
          <w:rFonts w:eastAsia="Times New Roman"/>
          <w:color w:val="000000"/>
          <w:sz w:val="24"/>
          <w:szCs w:val="24"/>
          <w:lang w:eastAsia="ru-RU"/>
        </w:rPr>
        <w:t xml:space="preserve">получение Подрядчиком </w:t>
      </w:r>
      <w:r w:rsidR="00180DE9" w:rsidRPr="001759B2">
        <w:rPr>
          <w:rFonts w:eastAsia="Times New Roman"/>
          <w:color w:val="000000"/>
          <w:sz w:val="24"/>
          <w:szCs w:val="24"/>
          <w:lang w:eastAsia="ru-RU"/>
        </w:rPr>
        <w:t>положительного заключения экспертизы</w:t>
      </w:r>
      <w:r w:rsidRPr="001759B2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1D11C9" w:rsidRPr="00244BD9" w:rsidRDefault="001D11C9" w:rsidP="001759B2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color w:val="FF0000"/>
          <w:sz w:val="24"/>
          <w:szCs w:val="24"/>
          <w:lang w:eastAsia="ru-RU"/>
        </w:rPr>
      </w:pPr>
      <w:r w:rsidRPr="001759B2">
        <w:rPr>
          <w:sz w:val="24"/>
          <w:szCs w:val="24"/>
          <w:lang w:eastAsia="ru-RU"/>
        </w:rPr>
        <w:t xml:space="preserve">Заказчик передает Подрядчику задание на проектирование, утвержденное в установленном порядке, и исходные данные, необходимые для начала выполнения </w:t>
      </w:r>
      <w:r w:rsidRPr="00244BD9">
        <w:rPr>
          <w:sz w:val="24"/>
          <w:szCs w:val="24"/>
          <w:lang w:eastAsia="ru-RU"/>
        </w:rPr>
        <w:t xml:space="preserve">проектных и изыскательских </w:t>
      </w:r>
      <w:r w:rsidRPr="001059FD">
        <w:rPr>
          <w:sz w:val="24"/>
          <w:szCs w:val="24"/>
          <w:lang w:eastAsia="ru-RU"/>
        </w:rPr>
        <w:t>работ</w:t>
      </w:r>
      <w:r w:rsidR="001059FD">
        <w:rPr>
          <w:sz w:val="24"/>
          <w:szCs w:val="24"/>
          <w:lang w:eastAsia="ru-RU"/>
        </w:rPr>
        <w:t>.</w:t>
      </w:r>
      <w:r w:rsidRPr="00244BD9">
        <w:rPr>
          <w:color w:val="FF0000"/>
          <w:sz w:val="24"/>
          <w:szCs w:val="24"/>
          <w:lang w:eastAsia="ru-RU"/>
        </w:rPr>
        <w:t xml:space="preserve"> </w:t>
      </w:r>
    </w:p>
    <w:p w:rsidR="001D11C9" w:rsidRPr="0086035A" w:rsidRDefault="001D11C9" w:rsidP="001759B2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86035A">
        <w:rPr>
          <w:sz w:val="24"/>
          <w:szCs w:val="24"/>
          <w:lang w:eastAsia="ru-RU"/>
        </w:rPr>
        <w:lastRenderedPageBreak/>
        <w:t>Подрядчик предоставляет Заказчику оформленную в установленном порядке сводную ведомость нагрузок с приложением к ней расчетов, в срок</w:t>
      </w:r>
      <w:r w:rsidR="00984D84" w:rsidRPr="0086035A">
        <w:rPr>
          <w:sz w:val="24"/>
          <w:szCs w:val="24"/>
          <w:lang w:eastAsia="ru-RU"/>
        </w:rPr>
        <w:t xml:space="preserve"> не более </w:t>
      </w:r>
      <w:r w:rsidR="00984D84" w:rsidRPr="0086035A">
        <w:rPr>
          <w:color w:val="000000" w:themeColor="text1"/>
          <w:sz w:val="24"/>
          <w:szCs w:val="24"/>
          <w:lang w:eastAsia="ru-RU"/>
        </w:rPr>
        <w:t>1</w:t>
      </w:r>
      <w:r w:rsidR="00AE10E0" w:rsidRPr="0086035A">
        <w:rPr>
          <w:color w:val="000000" w:themeColor="text1"/>
          <w:sz w:val="24"/>
          <w:szCs w:val="24"/>
          <w:lang w:eastAsia="ru-RU"/>
        </w:rPr>
        <w:t>0</w:t>
      </w:r>
      <w:r w:rsidR="00925245" w:rsidRPr="0086035A">
        <w:rPr>
          <w:color w:val="000000" w:themeColor="text1"/>
          <w:sz w:val="24"/>
          <w:szCs w:val="24"/>
          <w:lang w:eastAsia="ru-RU"/>
        </w:rPr>
        <w:t xml:space="preserve"> календарных дней </w:t>
      </w:r>
      <w:proofErr w:type="gramStart"/>
      <w:r w:rsidR="00925245" w:rsidRPr="0086035A">
        <w:rPr>
          <w:color w:val="000000" w:themeColor="text1"/>
          <w:sz w:val="24"/>
          <w:szCs w:val="24"/>
          <w:lang w:eastAsia="ru-RU"/>
        </w:rPr>
        <w:t>с даты передачи</w:t>
      </w:r>
      <w:proofErr w:type="gramEnd"/>
      <w:r w:rsidR="00925245" w:rsidRPr="0086035A">
        <w:rPr>
          <w:color w:val="000000" w:themeColor="text1"/>
          <w:sz w:val="24"/>
          <w:szCs w:val="24"/>
          <w:lang w:eastAsia="ru-RU"/>
        </w:rPr>
        <w:t xml:space="preserve"> </w:t>
      </w:r>
      <w:r w:rsidR="00AE10E0" w:rsidRPr="0086035A">
        <w:rPr>
          <w:color w:val="000000" w:themeColor="text1"/>
          <w:sz w:val="24"/>
          <w:szCs w:val="24"/>
          <w:lang w:eastAsia="ru-RU"/>
        </w:rPr>
        <w:t xml:space="preserve">основного комплекта </w:t>
      </w:r>
      <w:r w:rsidR="00925245" w:rsidRPr="0086035A">
        <w:rPr>
          <w:color w:val="000000" w:themeColor="text1"/>
          <w:sz w:val="24"/>
          <w:szCs w:val="24"/>
          <w:lang w:eastAsia="ru-RU"/>
        </w:rPr>
        <w:t>исходных данных</w:t>
      </w:r>
      <w:r w:rsidRPr="0086035A">
        <w:rPr>
          <w:color w:val="000000" w:themeColor="text1"/>
          <w:sz w:val="24"/>
          <w:szCs w:val="24"/>
          <w:lang w:eastAsia="ru-RU"/>
        </w:rPr>
        <w:t>,</w:t>
      </w:r>
      <w:r w:rsidR="00925245" w:rsidRPr="0086035A">
        <w:rPr>
          <w:color w:val="000000" w:themeColor="text1"/>
          <w:sz w:val="24"/>
          <w:szCs w:val="24"/>
          <w:lang w:eastAsia="ru-RU"/>
        </w:rPr>
        <w:t xml:space="preserve"> </w:t>
      </w:r>
      <w:r w:rsidRPr="0086035A">
        <w:rPr>
          <w:color w:val="000000" w:themeColor="text1"/>
          <w:sz w:val="24"/>
          <w:szCs w:val="24"/>
          <w:lang w:eastAsia="ru-RU"/>
        </w:rPr>
        <w:t xml:space="preserve">на основании которой Заказчик получает остальные исходные данные. </w:t>
      </w:r>
    </w:p>
    <w:p w:rsidR="001D11C9" w:rsidRPr="0086035A" w:rsidRDefault="001D11C9" w:rsidP="001759B2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86035A">
        <w:rPr>
          <w:color w:val="000000" w:themeColor="text1"/>
          <w:sz w:val="24"/>
          <w:szCs w:val="24"/>
          <w:lang w:eastAsia="ru-RU"/>
        </w:rPr>
        <w:t xml:space="preserve">Заказчик передает полный комплект исходных данных и разрешительной документации, необходимых для выполнения работ по </w:t>
      </w:r>
      <w:r w:rsidR="005A4067" w:rsidRPr="0086035A">
        <w:rPr>
          <w:color w:val="000000" w:themeColor="text1"/>
          <w:sz w:val="24"/>
          <w:szCs w:val="24"/>
          <w:lang w:eastAsia="ru-RU"/>
        </w:rPr>
        <w:t xml:space="preserve">настоящему </w:t>
      </w:r>
      <w:r w:rsidRPr="0086035A">
        <w:rPr>
          <w:color w:val="000000" w:themeColor="text1"/>
          <w:sz w:val="24"/>
          <w:szCs w:val="24"/>
          <w:lang w:eastAsia="ru-RU"/>
        </w:rPr>
        <w:t xml:space="preserve">Договору, в течение 25 </w:t>
      </w:r>
      <w:r w:rsidR="005A4067" w:rsidRPr="0086035A">
        <w:rPr>
          <w:color w:val="000000" w:themeColor="text1"/>
          <w:sz w:val="24"/>
          <w:szCs w:val="24"/>
          <w:lang w:eastAsia="ru-RU"/>
        </w:rPr>
        <w:t xml:space="preserve">(двадцати пяти) </w:t>
      </w:r>
      <w:r w:rsidRPr="0086035A">
        <w:rPr>
          <w:color w:val="000000" w:themeColor="text1"/>
          <w:sz w:val="24"/>
          <w:szCs w:val="24"/>
          <w:lang w:eastAsia="ru-RU"/>
        </w:rPr>
        <w:t xml:space="preserve">рабочих дней </w:t>
      </w:r>
      <w:r w:rsidRPr="0086035A">
        <w:rPr>
          <w:sz w:val="24"/>
          <w:szCs w:val="24"/>
          <w:lang w:eastAsia="ru-RU"/>
        </w:rPr>
        <w:t>с момента передачи Заказчику сводной ведомости нагруз</w:t>
      </w:r>
      <w:r w:rsidR="005A4067" w:rsidRPr="0086035A">
        <w:rPr>
          <w:sz w:val="24"/>
          <w:szCs w:val="24"/>
          <w:lang w:eastAsia="ru-RU"/>
        </w:rPr>
        <w:t>ок, если иной срок не оговорен С</w:t>
      </w:r>
      <w:r w:rsidRPr="0086035A">
        <w:rPr>
          <w:sz w:val="24"/>
          <w:szCs w:val="24"/>
          <w:lang w:eastAsia="ru-RU"/>
        </w:rPr>
        <w:t xml:space="preserve">торонами. </w:t>
      </w:r>
    </w:p>
    <w:p w:rsidR="001D11C9" w:rsidRPr="00244BD9" w:rsidRDefault="001D11C9" w:rsidP="001759B2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244BD9">
        <w:rPr>
          <w:sz w:val="24"/>
          <w:szCs w:val="24"/>
          <w:lang w:eastAsia="ru-RU"/>
        </w:rPr>
        <w:t xml:space="preserve">Исходные данные считаются переданными Заказчиком после направления Заказчиком комплекта исходно-разрешительной документации в электронном виде с сопроводительным письмом и отсутствия в течение 3 (трех) рабочих дней мотивированного отказа Подрядчика от принятия </w:t>
      </w:r>
      <w:r w:rsidR="005A4067" w:rsidRPr="00244BD9">
        <w:rPr>
          <w:sz w:val="24"/>
          <w:szCs w:val="24"/>
          <w:lang w:eastAsia="ru-RU"/>
        </w:rPr>
        <w:t xml:space="preserve">вышеуказанных </w:t>
      </w:r>
      <w:r w:rsidRPr="00244BD9">
        <w:rPr>
          <w:sz w:val="24"/>
          <w:szCs w:val="24"/>
          <w:lang w:eastAsia="ru-RU"/>
        </w:rPr>
        <w:t>документов.</w:t>
      </w:r>
    </w:p>
    <w:p w:rsidR="001D11C9" w:rsidRPr="00244BD9" w:rsidRDefault="001D11C9" w:rsidP="001759B2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proofErr w:type="gramStart"/>
      <w:r w:rsidRPr="00AB05C7">
        <w:rPr>
          <w:sz w:val="24"/>
          <w:szCs w:val="24"/>
          <w:lang w:eastAsia="ru-RU"/>
        </w:rPr>
        <w:t xml:space="preserve">Подрядчик обязан в течение </w:t>
      </w:r>
      <w:r w:rsidR="005D40DB" w:rsidRPr="00FB55BC">
        <w:rPr>
          <w:sz w:val="24"/>
          <w:szCs w:val="24"/>
          <w:lang w:eastAsia="ru-RU"/>
        </w:rPr>
        <w:t>3</w:t>
      </w:r>
      <w:r w:rsidR="00FB55BC">
        <w:rPr>
          <w:sz w:val="24"/>
          <w:szCs w:val="24"/>
          <w:lang w:eastAsia="ru-RU"/>
        </w:rPr>
        <w:t xml:space="preserve"> (трех) </w:t>
      </w:r>
      <w:r w:rsidRPr="00AB05C7">
        <w:rPr>
          <w:sz w:val="24"/>
          <w:szCs w:val="24"/>
          <w:lang w:eastAsia="ru-RU"/>
        </w:rPr>
        <w:t>рабочих дней со дня получения каждого</w:t>
      </w:r>
      <w:r w:rsidRPr="00244BD9">
        <w:rPr>
          <w:sz w:val="24"/>
          <w:szCs w:val="24"/>
          <w:lang w:eastAsia="ru-RU"/>
        </w:rPr>
        <w:t xml:space="preserve"> исходного или разрешительного документа письменно информировать Заказчика о наличии в нем несоответствий требованиям или условиям Договора, необходимости получения дополнительно исходных данных и разрешительной документации, а также о необходимости пересмотра разрабатываемой проектной документации в согласованный сторонами срок со дня получения таких данных или документации.</w:t>
      </w:r>
      <w:proofErr w:type="gramEnd"/>
      <w:r w:rsidRPr="00244BD9">
        <w:rPr>
          <w:sz w:val="24"/>
          <w:szCs w:val="24"/>
          <w:lang w:eastAsia="ru-RU"/>
        </w:rPr>
        <w:t xml:space="preserve"> В случае несвоевременного уведомления Заказчика Подрядчик не вправе требовать изменения стоимости работ и (или) увеличения срока выполнения работ в связи с изменением исходных данных, если иное не согласовано сторонами.</w:t>
      </w:r>
    </w:p>
    <w:p w:rsidR="001D11C9" w:rsidRPr="00244BD9" w:rsidRDefault="001D11C9" w:rsidP="001759B2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244BD9">
        <w:rPr>
          <w:sz w:val="24"/>
          <w:szCs w:val="24"/>
          <w:lang w:eastAsia="ru-RU"/>
        </w:rPr>
        <w:t>В случае</w:t>
      </w:r>
      <w:proofErr w:type="gramStart"/>
      <w:r w:rsidRPr="00244BD9">
        <w:rPr>
          <w:sz w:val="24"/>
          <w:szCs w:val="24"/>
          <w:lang w:eastAsia="ru-RU"/>
        </w:rPr>
        <w:t>,</w:t>
      </w:r>
      <w:proofErr w:type="gramEnd"/>
      <w:r w:rsidRPr="00244BD9">
        <w:rPr>
          <w:sz w:val="24"/>
          <w:szCs w:val="24"/>
          <w:lang w:eastAsia="ru-RU"/>
        </w:rPr>
        <w:t xml:space="preserve"> если до начала выполнения работ по этапу/разделу в адрес Заказчика не поступило письменное уведомление о недостающих для выполнения работ исходных данных, недостатках в предоставленной информации, иных препятствиях для выполнения работ, Заказчик считается исполнившим свое обязательство по передаче исходных данных и разрешительной документации надлежащим образом. В этом случае Подрядчик не вправе ссылаться на такие обстоятельства, выявленные после начала работ, как основание для продления срока выполнения работ по Договору и/или договорной цены.</w:t>
      </w:r>
    </w:p>
    <w:p w:rsidR="001D11C9" w:rsidRDefault="001D11C9" w:rsidP="001759B2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1759B2">
        <w:rPr>
          <w:sz w:val="24"/>
          <w:szCs w:val="24"/>
          <w:lang w:eastAsia="ru-RU"/>
        </w:rPr>
        <w:t xml:space="preserve">В случае возникновения необходимости в дополнительных исходных данных, обязанность по их получению возлагается на Подрядчика. Для этого Подрядчик вправе запросить необходимую информацию </w:t>
      </w:r>
      <w:proofErr w:type="gramStart"/>
      <w:r w:rsidRPr="001759B2">
        <w:rPr>
          <w:sz w:val="24"/>
          <w:szCs w:val="24"/>
          <w:lang w:eastAsia="ru-RU"/>
        </w:rPr>
        <w:t>у</w:t>
      </w:r>
      <w:proofErr w:type="gramEnd"/>
      <w:r w:rsidRPr="001759B2">
        <w:rPr>
          <w:sz w:val="24"/>
          <w:szCs w:val="24"/>
          <w:lang w:eastAsia="ru-RU"/>
        </w:rPr>
        <w:t>/</w:t>
      </w:r>
      <w:proofErr w:type="gramStart"/>
      <w:r w:rsidRPr="001759B2">
        <w:rPr>
          <w:sz w:val="24"/>
          <w:szCs w:val="24"/>
          <w:lang w:eastAsia="ru-RU"/>
        </w:rPr>
        <w:t>через</w:t>
      </w:r>
      <w:proofErr w:type="gramEnd"/>
      <w:r w:rsidRPr="001759B2">
        <w:rPr>
          <w:sz w:val="24"/>
          <w:szCs w:val="24"/>
          <w:lang w:eastAsia="ru-RU"/>
        </w:rPr>
        <w:t xml:space="preserve"> Заказчика либо получить её самостоятельно</w:t>
      </w:r>
      <w:r w:rsidR="000F4830" w:rsidRPr="001759B2">
        <w:rPr>
          <w:sz w:val="24"/>
          <w:szCs w:val="24"/>
          <w:lang w:eastAsia="ru-RU"/>
        </w:rPr>
        <w:t>,</w:t>
      </w:r>
      <w:r w:rsidRPr="001759B2">
        <w:rPr>
          <w:sz w:val="24"/>
          <w:szCs w:val="24"/>
          <w:lang w:eastAsia="ru-RU"/>
        </w:rPr>
        <w:t xml:space="preserve"> при этом получение дополнительных исходных данных не изменяет сроки выполнения работ и стоимость работ по Договору.</w:t>
      </w:r>
    </w:p>
    <w:p w:rsidR="00AB3426" w:rsidRDefault="003B693A" w:rsidP="001759B2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proofErr w:type="gramStart"/>
      <w:r w:rsidRPr="001759B2">
        <w:rPr>
          <w:sz w:val="24"/>
          <w:szCs w:val="24"/>
          <w:lang w:eastAsia="ru-RU"/>
        </w:rPr>
        <w:t xml:space="preserve">Если в процессе выполнения работ, являющихся предметом договора, будет выявлена невозможность получения в установленные сроки ожидаемых результатов работ и (или) установлена нецелесообразность их </w:t>
      </w:r>
      <w:r w:rsidR="005D40DB" w:rsidRPr="001759B2">
        <w:rPr>
          <w:sz w:val="24"/>
          <w:szCs w:val="24"/>
          <w:lang w:eastAsia="ru-RU"/>
        </w:rPr>
        <w:t>выполнения</w:t>
      </w:r>
      <w:r w:rsidRPr="001759B2">
        <w:rPr>
          <w:sz w:val="24"/>
          <w:szCs w:val="24"/>
          <w:lang w:eastAsia="ru-RU"/>
        </w:rPr>
        <w:t xml:space="preserve">, Подрядчик обязан приостановить эти работы и известить об этом Заказчика в письменной форме не позднее 10 рабочих дней до окончания сроков работ, указанных в </w:t>
      </w:r>
      <w:proofErr w:type="spellStart"/>
      <w:r w:rsidRPr="001759B2">
        <w:rPr>
          <w:sz w:val="24"/>
          <w:szCs w:val="24"/>
          <w:lang w:eastAsia="ru-RU"/>
        </w:rPr>
        <w:t>п.п</w:t>
      </w:r>
      <w:proofErr w:type="spellEnd"/>
      <w:r w:rsidRPr="001759B2">
        <w:rPr>
          <w:sz w:val="24"/>
          <w:szCs w:val="24"/>
          <w:lang w:eastAsia="ru-RU"/>
        </w:rPr>
        <w:t>. 2.1.2.</w:t>
      </w:r>
      <w:proofErr w:type="gramEnd"/>
      <w:r w:rsidRPr="001759B2">
        <w:rPr>
          <w:sz w:val="24"/>
          <w:szCs w:val="24"/>
          <w:lang w:eastAsia="ru-RU"/>
        </w:rPr>
        <w:t xml:space="preserve"> В этом случае стороны в течение 5</w:t>
      </w:r>
      <w:r w:rsidR="005D40DB" w:rsidRPr="001759B2">
        <w:rPr>
          <w:sz w:val="24"/>
          <w:szCs w:val="24"/>
          <w:lang w:eastAsia="ru-RU"/>
        </w:rPr>
        <w:t xml:space="preserve"> (пяти)</w:t>
      </w:r>
      <w:r w:rsidRPr="001759B2">
        <w:rPr>
          <w:sz w:val="24"/>
          <w:szCs w:val="24"/>
          <w:lang w:eastAsia="ru-RU"/>
        </w:rPr>
        <w:t xml:space="preserve"> рабочих дней с момента получения Заказчиком уведомления о приостановлении Подрядчиком работ обязаны рассмотреть вопрос об изменении конечных сроков выполнения работ и (или) целесообразности их продолжения.</w:t>
      </w:r>
    </w:p>
    <w:p w:rsidR="00663187" w:rsidRPr="001759B2" w:rsidRDefault="005B3BEA" w:rsidP="001759B2">
      <w:pPr>
        <w:pStyle w:val="ac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1759B2">
        <w:rPr>
          <w:sz w:val="24"/>
          <w:szCs w:val="24"/>
        </w:rPr>
        <w:t>Порядок ведения авторского надзора регулируется отдельным договором,</w:t>
      </w:r>
      <w:r w:rsidR="001759B2">
        <w:rPr>
          <w:sz w:val="24"/>
          <w:szCs w:val="24"/>
        </w:rPr>
        <w:t xml:space="preserve"> </w:t>
      </w:r>
      <w:r w:rsidRPr="001759B2">
        <w:rPr>
          <w:sz w:val="24"/>
          <w:szCs w:val="24"/>
        </w:rPr>
        <w:t>который Стороны обязуются заключить после завершения настоящего Договора, со стоимостью услуг по авторскому надзору, определенной в порядке, устанавливаемом Министерством архитектуры и строительства Республики Беларусь. В случае отказа заключить договор на осуществление авторского надзора Подрядчик уплачивает Заказчику штраф в размере 20 базовых величин в размере, установленном постановлением Совета Министров Республики Беларусь на дат</w:t>
      </w:r>
      <w:r w:rsidR="00663187" w:rsidRPr="001759B2">
        <w:rPr>
          <w:sz w:val="24"/>
          <w:szCs w:val="24"/>
        </w:rPr>
        <w:t>у отказа от заключения договора, а также Заказчик имеет право передать разработанный проект третьим лицам для осуществления авторского надзора за строительством объекта.</w:t>
      </w:r>
    </w:p>
    <w:p w:rsidR="003B693A" w:rsidRPr="006C6832" w:rsidRDefault="003B693A" w:rsidP="00787232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sz w:val="16"/>
          <w:szCs w:val="16"/>
          <w:lang w:eastAsia="ru-RU"/>
        </w:rPr>
      </w:pPr>
    </w:p>
    <w:p w:rsidR="003B693A" w:rsidRPr="002024BA" w:rsidRDefault="003B693A" w:rsidP="00787232">
      <w:pPr>
        <w:pStyle w:val="ConsPlusNormal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2024BA">
        <w:rPr>
          <w:b/>
          <w:sz w:val="24"/>
          <w:szCs w:val="24"/>
        </w:rPr>
        <w:t>ПРАВА И ОБЯЗАННОСТИ СТОРОН.</w:t>
      </w:r>
    </w:p>
    <w:p w:rsidR="003B693A" w:rsidRPr="005B4549" w:rsidRDefault="003B693A" w:rsidP="00787232">
      <w:pPr>
        <w:pStyle w:val="ConsPlusNormal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5B4549">
        <w:rPr>
          <w:sz w:val="24"/>
          <w:szCs w:val="24"/>
        </w:rPr>
        <w:t>Заказчик обязан:</w:t>
      </w:r>
    </w:p>
    <w:p w:rsidR="003B693A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5B4549">
        <w:rPr>
          <w:sz w:val="24"/>
          <w:szCs w:val="24"/>
          <w:lang w:eastAsia="ru-RU"/>
        </w:rPr>
        <w:t>передать Подрядчику</w:t>
      </w:r>
      <w:r w:rsidRPr="005B4549">
        <w:rPr>
          <w:sz w:val="24"/>
          <w:szCs w:val="24"/>
        </w:rPr>
        <w:t xml:space="preserve"> </w:t>
      </w:r>
      <w:r w:rsidRPr="005B4549">
        <w:rPr>
          <w:sz w:val="24"/>
          <w:szCs w:val="24"/>
          <w:lang w:eastAsia="ru-RU"/>
        </w:rPr>
        <w:t xml:space="preserve">задание на проектирование, утвержденное </w:t>
      </w:r>
      <w:r w:rsidR="005B4549" w:rsidRPr="005B4549">
        <w:rPr>
          <w:sz w:val="24"/>
          <w:szCs w:val="24"/>
          <w:lang w:eastAsia="ru-RU"/>
        </w:rPr>
        <w:t xml:space="preserve">Заказчиком </w:t>
      </w:r>
      <w:r w:rsidRPr="005B4549">
        <w:rPr>
          <w:sz w:val="24"/>
          <w:szCs w:val="24"/>
          <w:lang w:eastAsia="ru-RU"/>
        </w:rPr>
        <w:t xml:space="preserve">в установленном порядке, </w:t>
      </w:r>
      <w:r w:rsidR="005B4549" w:rsidRPr="005B4549">
        <w:rPr>
          <w:sz w:val="24"/>
          <w:szCs w:val="24"/>
          <w:lang w:eastAsia="ru-RU"/>
        </w:rPr>
        <w:t xml:space="preserve">исходные данные и разрешительную документацию согласно </w:t>
      </w:r>
      <w:r w:rsidR="005B4549" w:rsidRPr="005B4549">
        <w:rPr>
          <w:sz w:val="24"/>
          <w:szCs w:val="24"/>
          <w:lang w:eastAsia="ru-RU"/>
        </w:rPr>
        <w:lastRenderedPageBreak/>
        <w:t xml:space="preserve">приложению 5 к настоящему Договору и </w:t>
      </w:r>
      <w:r w:rsidRPr="005B4549">
        <w:rPr>
          <w:sz w:val="24"/>
          <w:szCs w:val="24"/>
          <w:lang w:eastAsia="ru-RU"/>
        </w:rPr>
        <w:t>необходим</w:t>
      </w:r>
      <w:r w:rsidR="005B4549" w:rsidRPr="005B4549">
        <w:rPr>
          <w:sz w:val="24"/>
          <w:szCs w:val="24"/>
          <w:lang w:eastAsia="ru-RU"/>
        </w:rPr>
        <w:t>ую</w:t>
      </w:r>
      <w:r w:rsidRPr="005B4549">
        <w:rPr>
          <w:sz w:val="24"/>
          <w:szCs w:val="24"/>
          <w:lang w:eastAsia="ru-RU"/>
        </w:rPr>
        <w:t xml:space="preserve"> для</w:t>
      </w:r>
      <w:r w:rsidR="005B4549" w:rsidRPr="005B4549">
        <w:rPr>
          <w:sz w:val="24"/>
          <w:szCs w:val="24"/>
          <w:lang w:eastAsia="ru-RU"/>
        </w:rPr>
        <w:t xml:space="preserve"> его</w:t>
      </w:r>
      <w:r w:rsidRPr="005B4549">
        <w:rPr>
          <w:sz w:val="24"/>
          <w:szCs w:val="24"/>
          <w:lang w:eastAsia="ru-RU"/>
        </w:rPr>
        <w:t xml:space="preserve"> исполнения в течение 5</w:t>
      </w:r>
      <w:r w:rsidR="005B4549" w:rsidRPr="005B4549">
        <w:rPr>
          <w:sz w:val="24"/>
          <w:szCs w:val="24"/>
          <w:lang w:eastAsia="ru-RU"/>
        </w:rPr>
        <w:t xml:space="preserve"> (пяти)</w:t>
      </w:r>
      <w:r w:rsidRPr="005B4549">
        <w:rPr>
          <w:sz w:val="24"/>
          <w:szCs w:val="24"/>
          <w:lang w:eastAsia="ru-RU"/>
        </w:rPr>
        <w:t xml:space="preserve"> рабочих дней с даты </w:t>
      </w:r>
      <w:r w:rsidR="005B4549" w:rsidRPr="005B4549">
        <w:rPr>
          <w:sz w:val="24"/>
          <w:szCs w:val="24"/>
          <w:lang w:eastAsia="ru-RU"/>
        </w:rPr>
        <w:t>заключения настоящего Д</w:t>
      </w:r>
      <w:r w:rsidRPr="005B4549">
        <w:rPr>
          <w:sz w:val="24"/>
          <w:szCs w:val="24"/>
          <w:lang w:eastAsia="ru-RU"/>
        </w:rPr>
        <w:t>оговора;</w:t>
      </w:r>
    </w:p>
    <w:p w:rsidR="005B4549" w:rsidRPr="005B4549" w:rsidRDefault="005B4549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вносить изменения в задание на проектирование, исходные данные только по соглашению Сторон;</w:t>
      </w:r>
    </w:p>
    <w:p w:rsidR="003B693A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5B4549">
        <w:rPr>
          <w:sz w:val="24"/>
          <w:szCs w:val="24"/>
          <w:lang w:eastAsia="ru-RU"/>
        </w:rPr>
        <w:t xml:space="preserve">принимать, рассматривать, согласовывать и утверждать предоставляемые Подрядчиком материалы и документы, касающиеся предмета договора, в течение 5 </w:t>
      </w:r>
      <w:r w:rsidR="005B4549" w:rsidRPr="005B4549">
        <w:rPr>
          <w:sz w:val="24"/>
          <w:szCs w:val="24"/>
          <w:lang w:eastAsia="ru-RU"/>
        </w:rPr>
        <w:t xml:space="preserve">(пяти) </w:t>
      </w:r>
      <w:r w:rsidRPr="005B4549">
        <w:rPr>
          <w:sz w:val="24"/>
          <w:szCs w:val="24"/>
          <w:lang w:eastAsia="ru-RU"/>
        </w:rPr>
        <w:t>рабочих дней с даты получения таких документов;</w:t>
      </w:r>
    </w:p>
    <w:p w:rsidR="005B4549" w:rsidRPr="005B4549" w:rsidRDefault="005B4549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представлять в случае необходимости Подрядчику дополнительные исходные данные</w:t>
      </w:r>
      <w:r w:rsidR="00835D6F">
        <w:rPr>
          <w:sz w:val="24"/>
          <w:szCs w:val="24"/>
          <w:lang w:eastAsia="ru-RU"/>
        </w:rPr>
        <w:t xml:space="preserve"> для выполнения им условий Договора;</w:t>
      </w:r>
    </w:p>
    <w:p w:rsidR="003B693A" w:rsidRPr="00835D6F" w:rsidRDefault="00835D6F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производить оплату выполненных работ, их видов (этапов) в установленные настоящим Договором сроки</w:t>
      </w:r>
      <w:r w:rsidR="003B693A" w:rsidRPr="00835D6F">
        <w:rPr>
          <w:sz w:val="24"/>
          <w:szCs w:val="24"/>
          <w:lang w:eastAsia="ru-RU"/>
        </w:rPr>
        <w:t>;</w:t>
      </w:r>
    </w:p>
    <w:p w:rsidR="003B693A" w:rsidRPr="00835D6F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835D6F">
        <w:rPr>
          <w:sz w:val="24"/>
          <w:szCs w:val="24"/>
          <w:lang w:eastAsia="ru-RU"/>
        </w:rPr>
        <w:t>направлять по запросу организаций, проводящих государственные экспертизы проектной документации</w:t>
      </w:r>
      <w:r w:rsidR="00B90F3E" w:rsidRPr="00835D6F">
        <w:rPr>
          <w:sz w:val="24"/>
          <w:szCs w:val="24"/>
          <w:lang w:eastAsia="ru-RU"/>
        </w:rPr>
        <w:t xml:space="preserve"> </w:t>
      </w:r>
      <w:r w:rsidR="00B90F3E" w:rsidRPr="00835D6F">
        <w:rPr>
          <w:sz w:val="24"/>
          <w:szCs w:val="24"/>
        </w:rPr>
        <w:t>(в случае необходимости прохождения экспертизы)</w:t>
      </w:r>
      <w:r w:rsidRPr="00835D6F">
        <w:rPr>
          <w:sz w:val="24"/>
          <w:szCs w:val="24"/>
          <w:lang w:eastAsia="ru-RU"/>
        </w:rPr>
        <w:t>, своих уполномоченных представителей для решения вопросов, находящихся в компетенции Заказчика;</w:t>
      </w:r>
    </w:p>
    <w:p w:rsidR="003B693A" w:rsidRPr="006828F8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835D6F">
        <w:rPr>
          <w:sz w:val="24"/>
          <w:szCs w:val="24"/>
          <w:lang w:eastAsia="ru-RU"/>
        </w:rPr>
        <w:t xml:space="preserve">рассмотреть и принять у Подрядчика в </w:t>
      </w:r>
      <w:r w:rsidR="00835D6F" w:rsidRPr="00835D6F">
        <w:rPr>
          <w:sz w:val="24"/>
          <w:szCs w:val="24"/>
          <w:lang w:eastAsia="ru-RU"/>
        </w:rPr>
        <w:t>порядке и сроки, установленные Д</w:t>
      </w:r>
      <w:r w:rsidRPr="00835D6F">
        <w:rPr>
          <w:sz w:val="24"/>
          <w:szCs w:val="24"/>
          <w:lang w:eastAsia="ru-RU"/>
        </w:rPr>
        <w:t xml:space="preserve">оговором, результаты работ, а при обнаружении отступлений от условий договора, вследствие которых результаты работ могут быть ухудшены, а также иных недостатков в </w:t>
      </w:r>
      <w:r w:rsidRPr="006828F8">
        <w:rPr>
          <w:sz w:val="24"/>
          <w:szCs w:val="24"/>
          <w:lang w:eastAsia="ru-RU"/>
        </w:rPr>
        <w:t xml:space="preserve">работе сообщить об этом Подрядчику в течение 5 </w:t>
      </w:r>
      <w:r w:rsidR="00835D6F" w:rsidRPr="006828F8">
        <w:rPr>
          <w:sz w:val="24"/>
          <w:szCs w:val="24"/>
          <w:lang w:eastAsia="ru-RU"/>
        </w:rPr>
        <w:t xml:space="preserve">(пяти) </w:t>
      </w:r>
      <w:r w:rsidRPr="006828F8">
        <w:rPr>
          <w:sz w:val="24"/>
          <w:szCs w:val="24"/>
          <w:lang w:eastAsia="ru-RU"/>
        </w:rPr>
        <w:t xml:space="preserve">рабочих дней; </w:t>
      </w:r>
    </w:p>
    <w:p w:rsidR="003B693A" w:rsidRPr="003647A6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6828F8">
        <w:rPr>
          <w:sz w:val="24"/>
          <w:szCs w:val="24"/>
          <w:lang w:eastAsia="ru-RU"/>
        </w:rPr>
        <w:t xml:space="preserve">принимать участие совместно с Подрядчиком в согласовании готовой проектной документации с </w:t>
      </w:r>
      <w:r w:rsidRPr="003647A6">
        <w:rPr>
          <w:sz w:val="24"/>
          <w:szCs w:val="24"/>
          <w:lang w:eastAsia="ru-RU"/>
        </w:rPr>
        <w:t>соответствующими государственными органами и органами местного управления и самоуправления;</w:t>
      </w:r>
    </w:p>
    <w:p w:rsidR="006828F8" w:rsidRDefault="006828F8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3647A6">
        <w:rPr>
          <w:sz w:val="24"/>
          <w:szCs w:val="24"/>
          <w:lang w:eastAsia="ru-RU"/>
        </w:rPr>
        <w:t xml:space="preserve">представить в день заключения договора Подрядчику доверенность на представление интересов Заказчика в органах и организациях, осуществляющих согласование, выдачу заключений для целей проектирования </w:t>
      </w:r>
      <w:r w:rsidRPr="006828F8">
        <w:rPr>
          <w:sz w:val="24"/>
          <w:szCs w:val="24"/>
          <w:lang w:eastAsia="ru-RU"/>
        </w:rPr>
        <w:t>объекта</w:t>
      </w:r>
      <w:r>
        <w:rPr>
          <w:sz w:val="24"/>
          <w:szCs w:val="24"/>
          <w:lang w:eastAsia="ru-RU"/>
        </w:rPr>
        <w:t xml:space="preserve"> </w:t>
      </w:r>
      <w:r w:rsidRPr="006828F8">
        <w:rPr>
          <w:sz w:val="24"/>
          <w:szCs w:val="24"/>
          <w:lang w:eastAsia="ru-RU"/>
        </w:rPr>
        <w:t>по</w:t>
      </w:r>
      <w:r>
        <w:rPr>
          <w:sz w:val="24"/>
          <w:szCs w:val="24"/>
          <w:lang w:eastAsia="ru-RU"/>
        </w:rPr>
        <w:t xml:space="preserve"> </w:t>
      </w:r>
      <w:r w:rsidRPr="006828F8">
        <w:rPr>
          <w:sz w:val="24"/>
          <w:szCs w:val="24"/>
          <w:lang w:eastAsia="ru-RU"/>
        </w:rPr>
        <w:t>договору,</w:t>
      </w:r>
      <w:r>
        <w:rPr>
          <w:sz w:val="24"/>
          <w:szCs w:val="24"/>
          <w:lang w:eastAsia="ru-RU"/>
        </w:rPr>
        <w:t xml:space="preserve"> </w:t>
      </w:r>
      <w:r w:rsidRPr="006828F8">
        <w:rPr>
          <w:sz w:val="24"/>
          <w:szCs w:val="24"/>
          <w:lang w:eastAsia="ru-RU"/>
        </w:rPr>
        <w:t>а</w:t>
      </w:r>
      <w:r>
        <w:rPr>
          <w:sz w:val="24"/>
          <w:szCs w:val="24"/>
          <w:lang w:eastAsia="ru-RU"/>
        </w:rPr>
        <w:t xml:space="preserve"> </w:t>
      </w:r>
      <w:r w:rsidRPr="006828F8">
        <w:rPr>
          <w:sz w:val="24"/>
          <w:szCs w:val="24"/>
          <w:lang w:eastAsia="ru-RU"/>
        </w:rPr>
        <w:t>также</w:t>
      </w:r>
      <w:r>
        <w:rPr>
          <w:sz w:val="24"/>
          <w:szCs w:val="24"/>
          <w:lang w:eastAsia="ru-RU"/>
        </w:rPr>
        <w:t xml:space="preserve"> </w:t>
      </w:r>
      <w:r w:rsidRPr="006828F8">
        <w:rPr>
          <w:sz w:val="24"/>
          <w:szCs w:val="24"/>
          <w:lang w:eastAsia="ru-RU"/>
        </w:rPr>
        <w:t>представление</w:t>
      </w:r>
      <w:r>
        <w:rPr>
          <w:sz w:val="24"/>
          <w:szCs w:val="24"/>
          <w:lang w:eastAsia="ru-RU"/>
        </w:rPr>
        <w:t xml:space="preserve"> </w:t>
      </w:r>
      <w:r w:rsidRPr="006828F8">
        <w:rPr>
          <w:sz w:val="24"/>
          <w:szCs w:val="24"/>
          <w:lang w:eastAsia="ru-RU"/>
        </w:rPr>
        <w:t>проекта</w:t>
      </w:r>
      <w:r>
        <w:rPr>
          <w:sz w:val="24"/>
          <w:szCs w:val="24"/>
          <w:lang w:eastAsia="ru-RU"/>
        </w:rPr>
        <w:t xml:space="preserve"> </w:t>
      </w:r>
      <w:r w:rsidRPr="006828F8">
        <w:rPr>
          <w:sz w:val="24"/>
          <w:szCs w:val="24"/>
          <w:lang w:eastAsia="ru-RU"/>
        </w:rPr>
        <w:t>в</w:t>
      </w:r>
      <w:r>
        <w:rPr>
          <w:sz w:val="24"/>
          <w:szCs w:val="24"/>
          <w:lang w:eastAsia="ru-RU"/>
        </w:rPr>
        <w:t xml:space="preserve"> </w:t>
      </w:r>
      <w:r w:rsidRPr="006828F8">
        <w:rPr>
          <w:sz w:val="24"/>
          <w:szCs w:val="24"/>
          <w:lang w:eastAsia="ru-RU"/>
        </w:rPr>
        <w:t>орган</w:t>
      </w:r>
      <w:r>
        <w:rPr>
          <w:sz w:val="24"/>
          <w:szCs w:val="24"/>
          <w:lang w:eastAsia="ru-RU"/>
        </w:rPr>
        <w:t xml:space="preserve"> </w:t>
      </w:r>
      <w:r w:rsidRPr="006828F8">
        <w:rPr>
          <w:sz w:val="24"/>
          <w:szCs w:val="24"/>
          <w:lang w:eastAsia="ru-RU"/>
        </w:rPr>
        <w:t>по</w:t>
      </w:r>
      <w:r>
        <w:rPr>
          <w:sz w:val="24"/>
          <w:szCs w:val="24"/>
          <w:lang w:eastAsia="ru-RU"/>
        </w:rPr>
        <w:t xml:space="preserve"> </w:t>
      </w:r>
      <w:r w:rsidRPr="006828F8">
        <w:rPr>
          <w:sz w:val="24"/>
          <w:szCs w:val="24"/>
          <w:lang w:eastAsia="ru-RU"/>
        </w:rPr>
        <w:t>государственной</w:t>
      </w:r>
      <w:r>
        <w:rPr>
          <w:sz w:val="24"/>
          <w:szCs w:val="24"/>
          <w:lang w:eastAsia="ru-RU"/>
        </w:rPr>
        <w:t xml:space="preserve"> </w:t>
      </w:r>
      <w:r w:rsidRPr="006828F8">
        <w:rPr>
          <w:sz w:val="24"/>
          <w:szCs w:val="24"/>
          <w:lang w:eastAsia="ru-RU"/>
        </w:rPr>
        <w:t>экспертизе</w:t>
      </w:r>
      <w:r>
        <w:rPr>
          <w:sz w:val="24"/>
          <w:szCs w:val="24"/>
          <w:lang w:eastAsia="ru-RU"/>
        </w:rPr>
        <w:t>;</w:t>
      </w:r>
    </w:p>
    <w:p w:rsidR="006828F8" w:rsidRPr="006828F8" w:rsidRDefault="006828F8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оказать содействие по получению согласований, заключений и решению вопросов, необходимых для получения положительного заключения государственной экспертизы;</w:t>
      </w:r>
    </w:p>
    <w:p w:rsidR="003B693A" w:rsidRPr="006828F8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6828F8">
        <w:rPr>
          <w:sz w:val="24"/>
          <w:szCs w:val="24"/>
          <w:lang w:eastAsia="ru-RU"/>
        </w:rPr>
        <w:t>оказывать содействие Подрядчику в выполнении работ в объеме и на условиях, предусмотренных договором;</w:t>
      </w:r>
    </w:p>
    <w:p w:rsidR="003B693A" w:rsidRPr="006828F8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6828F8">
        <w:rPr>
          <w:sz w:val="24"/>
          <w:szCs w:val="24"/>
          <w:lang w:eastAsia="ru-RU"/>
        </w:rPr>
        <w:t>привлечь Подрядчика к участию в деле по иску, предъявленному к Заказчику третьим лицом в связи с недостатками составленной проектной документации;</w:t>
      </w:r>
    </w:p>
    <w:p w:rsidR="003B693A" w:rsidRPr="006828F8" w:rsidRDefault="006828F8" w:rsidP="00787232">
      <w:pPr>
        <w:pStyle w:val="ConsPlusNormal"/>
        <w:numPr>
          <w:ilvl w:val="2"/>
          <w:numId w:val="2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 w:rsidRPr="006828F8">
        <w:rPr>
          <w:sz w:val="24"/>
          <w:szCs w:val="24"/>
        </w:rPr>
        <w:t>использовать проектную документацию</w:t>
      </w:r>
      <w:r w:rsidR="003B693A" w:rsidRPr="006828F8">
        <w:rPr>
          <w:sz w:val="24"/>
          <w:szCs w:val="24"/>
        </w:rPr>
        <w:t xml:space="preserve"> только в отношении объекта, указанного в </w:t>
      </w:r>
      <w:proofErr w:type="spellStart"/>
      <w:r w:rsidR="003B693A" w:rsidRPr="006828F8">
        <w:rPr>
          <w:sz w:val="24"/>
          <w:szCs w:val="24"/>
        </w:rPr>
        <w:t>п.п</w:t>
      </w:r>
      <w:proofErr w:type="spellEnd"/>
      <w:r w:rsidR="003B693A" w:rsidRPr="006828F8">
        <w:rPr>
          <w:sz w:val="24"/>
          <w:szCs w:val="24"/>
        </w:rPr>
        <w:t>. 1.1. настоящего договора;</w:t>
      </w:r>
    </w:p>
    <w:p w:rsidR="00AB3426" w:rsidRDefault="003B693A" w:rsidP="00787232">
      <w:pPr>
        <w:pStyle w:val="ConsPlusNormal"/>
        <w:numPr>
          <w:ilvl w:val="2"/>
          <w:numId w:val="2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 w:rsidRPr="006828F8">
        <w:rPr>
          <w:sz w:val="24"/>
          <w:szCs w:val="24"/>
        </w:rPr>
        <w:t>оплатить Подрядчику понесенные им затраты за фактически выполненные объемы работ в случае отказа от продолжения выполнения работ, расторжения или изменения договора по инициативе Заказчика, не связанному с нарушением Подр</w:t>
      </w:r>
      <w:r w:rsidR="006828F8">
        <w:rPr>
          <w:sz w:val="24"/>
          <w:szCs w:val="24"/>
        </w:rPr>
        <w:t>ядчиком договорных обязательств;</w:t>
      </w:r>
    </w:p>
    <w:p w:rsidR="006828F8" w:rsidRPr="006828F8" w:rsidRDefault="006828F8" w:rsidP="00787232">
      <w:pPr>
        <w:pStyle w:val="ConsPlusNormal"/>
        <w:numPr>
          <w:ilvl w:val="2"/>
          <w:numId w:val="2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выполнять иные обязанности, предусмотренные законодательством и настоящим Договором.</w:t>
      </w:r>
    </w:p>
    <w:p w:rsidR="003B693A" w:rsidRPr="006828F8" w:rsidRDefault="003B693A" w:rsidP="00787232">
      <w:pPr>
        <w:pStyle w:val="ConsPlusNormal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6828F8">
        <w:rPr>
          <w:sz w:val="24"/>
          <w:szCs w:val="24"/>
        </w:rPr>
        <w:t>Заказчик вправе:</w:t>
      </w:r>
    </w:p>
    <w:p w:rsidR="003B693A" w:rsidRPr="006828F8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6828F8">
        <w:rPr>
          <w:sz w:val="24"/>
          <w:szCs w:val="24"/>
          <w:lang w:eastAsia="ru-RU"/>
        </w:rPr>
        <w:t>осуществлять проверку хода и качества работ, выполняемых Подрядчиком, не вмешиваясь в его производственную и хозяйственную деятельность;</w:t>
      </w:r>
    </w:p>
    <w:p w:rsidR="003B693A" w:rsidRPr="006828F8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6828F8">
        <w:rPr>
          <w:sz w:val="24"/>
          <w:szCs w:val="24"/>
          <w:lang w:eastAsia="ru-RU"/>
        </w:rPr>
        <w:t xml:space="preserve">отказаться от исполнения договора в любое время до сдачи результатов работ при наличии уважительных причин, уплатив Подрядчику часть установленной договорной (контрактной) цены за работы, выполненные до получения Подрядчиком уведомления об </w:t>
      </w:r>
      <w:r w:rsidR="006828F8" w:rsidRPr="006828F8">
        <w:rPr>
          <w:sz w:val="24"/>
          <w:szCs w:val="24"/>
          <w:lang w:eastAsia="ru-RU"/>
        </w:rPr>
        <w:t>отказе Заказчика от исполнения Д</w:t>
      </w:r>
      <w:r w:rsidRPr="006828F8">
        <w:rPr>
          <w:sz w:val="24"/>
          <w:szCs w:val="24"/>
          <w:lang w:eastAsia="ru-RU"/>
        </w:rPr>
        <w:t>оговора;</w:t>
      </w:r>
    </w:p>
    <w:p w:rsidR="003B693A" w:rsidRPr="006828F8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6828F8">
        <w:rPr>
          <w:sz w:val="24"/>
          <w:szCs w:val="24"/>
          <w:lang w:eastAsia="ru-RU"/>
        </w:rPr>
        <w:t>отказаться от договора и потребовать возмещения убытков, если Подрядчик не присту</w:t>
      </w:r>
      <w:r w:rsidR="006828F8" w:rsidRPr="006828F8">
        <w:rPr>
          <w:sz w:val="24"/>
          <w:szCs w:val="24"/>
          <w:lang w:eastAsia="ru-RU"/>
        </w:rPr>
        <w:t>пает своевременно к исполнению Д</w:t>
      </w:r>
      <w:r w:rsidRPr="006828F8">
        <w:rPr>
          <w:sz w:val="24"/>
          <w:szCs w:val="24"/>
          <w:lang w:eastAsia="ru-RU"/>
        </w:rPr>
        <w:t>оговора или выполняет работу настолько медленно, что окончание ее к сроку становится явно невозможным либо уже просрочено;</w:t>
      </w:r>
    </w:p>
    <w:p w:rsidR="003B693A" w:rsidRPr="006828F8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6828F8">
        <w:rPr>
          <w:sz w:val="24"/>
          <w:szCs w:val="24"/>
          <w:lang w:eastAsia="ru-RU"/>
        </w:rPr>
        <w:t>требовать предоставления дополнительного количества экземпляров проектной документации сверх установленного соответствующими техническими нормативными правовыми актами количества за дополнительную плату по договоренности с Подрядчиком;</w:t>
      </w:r>
    </w:p>
    <w:p w:rsidR="003B693A" w:rsidRPr="006828F8" w:rsidRDefault="003B693A" w:rsidP="00787232">
      <w:pPr>
        <w:pStyle w:val="ConsPlusNormal"/>
        <w:numPr>
          <w:ilvl w:val="2"/>
          <w:numId w:val="2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 w:rsidRPr="006828F8">
        <w:rPr>
          <w:sz w:val="24"/>
          <w:szCs w:val="24"/>
        </w:rPr>
        <w:lastRenderedPageBreak/>
        <w:t>требовать от Подрядчика исправления недостатков, выявленных Заказчиком и (или) органом, проводившим экспертизу результата работ, за счет Подрядчика.</w:t>
      </w:r>
    </w:p>
    <w:p w:rsidR="003B693A" w:rsidRPr="00BF1BEC" w:rsidRDefault="003B693A" w:rsidP="00787232">
      <w:pPr>
        <w:pStyle w:val="ConsPlusNormal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6828F8">
        <w:rPr>
          <w:sz w:val="24"/>
          <w:szCs w:val="24"/>
        </w:rPr>
        <w:t xml:space="preserve">Подрядчик </w:t>
      </w:r>
      <w:r w:rsidRPr="00BF1BEC">
        <w:rPr>
          <w:sz w:val="24"/>
          <w:szCs w:val="24"/>
        </w:rPr>
        <w:t>обязан:</w:t>
      </w:r>
    </w:p>
    <w:p w:rsidR="003B693A" w:rsidRPr="003A63BF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BF1BEC">
        <w:rPr>
          <w:sz w:val="24"/>
          <w:szCs w:val="24"/>
          <w:lang w:eastAsia="ru-RU"/>
        </w:rPr>
        <w:t xml:space="preserve">выполнять работы, являющиеся предметом договора, в соответствии с заданием на проектирование, исходными данными, разрешительной документацией, нормативными правовыми актами, в том числе техническими нормативными правовыми актами, и </w:t>
      </w:r>
      <w:r w:rsidR="00BF1BEC" w:rsidRPr="00BF1BEC">
        <w:rPr>
          <w:sz w:val="24"/>
          <w:szCs w:val="24"/>
          <w:lang w:eastAsia="ru-RU"/>
        </w:rPr>
        <w:t xml:space="preserve">настоящим </w:t>
      </w:r>
      <w:r w:rsidR="00BF1BEC" w:rsidRPr="003A63BF">
        <w:rPr>
          <w:sz w:val="24"/>
          <w:szCs w:val="24"/>
          <w:lang w:eastAsia="ru-RU"/>
        </w:rPr>
        <w:t>Д</w:t>
      </w:r>
      <w:r w:rsidRPr="003A63BF">
        <w:rPr>
          <w:sz w:val="24"/>
          <w:szCs w:val="24"/>
          <w:lang w:eastAsia="ru-RU"/>
        </w:rPr>
        <w:t>оговором;</w:t>
      </w:r>
    </w:p>
    <w:p w:rsidR="003B693A" w:rsidRPr="00244BD9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244BD9">
        <w:rPr>
          <w:sz w:val="24"/>
          <w:szCs w:val="24"/>
        </w:rPr>
        <w:t>предоставить Заказчику перечень недостающих исходных документов в течение 5 (пяти) календарных дней от даты передачи комплекта исходных данных;</w:t>
      </w:r>
    </w:p>
    <w:p w:rsidR="003B693A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244BD9">
        <w:rPr>
          <w:sz w:val="24"/>
          <w:szCs w:val="24"/>
          <w:lang w:eastAsia="ru-RU"/>
        </w:rPr>
        <w:t>информировать Заказчика в письменной форме о наличии в исходных данных</w:t>
      </w:r>
      <w:r w:rsidRPr="003A63BF">
        <w:rPr>
          <w:sz w:val="24"/>
          <w:szCs w:val="24"/>
          <w:lang w:eastAsia="ru-RU"/>
        </w:rPr>
        <w:t xml:space="preserve"> или разрешительной документации несоответствий условиям договора, а также о необходимости пересмотра разрабатываемой проектной документации в согласованный сторонами срок со дня получения таких данных или документации;</w:t>
      </w:r>
    </w:p>
    <w:p w:rsidR="003A63BF" w:rsidRPr="003A63BF" w:rsidRDefault="003A63BF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3A63BF">
        <w:rPr>
          <w:sz w:val="24"/>
          <w:szCs w:val="24"/>
          <w:lang w:eastAsia="ru-RU"/>
        </w:rPr>
        <w:t>по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письменному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требованию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Заказчика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в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течение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3 (трех)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календарных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дней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предоставлять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Заказчику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всю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необходимую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информацию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ходе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выполняемых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работ,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в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том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числе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обеспечить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возможность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уполномоченному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представителю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Заказчика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ознакомиться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с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имеющимися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результатами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проектных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работ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по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месту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нахождения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Подрядчика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либо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путем</w:t>
      </w:r>
      <w:r>
        <w:rPr>
          <w:sz w:val="24"/>
          <w:szCs w:val="24"/>
          <w:lang w:eastAsia="ru-RU"/>
        </w:rPr>
        <w:t xml:space="preserve"> </w:t>
      </w:r>
      <w:r w:rsidRPr="003A63BF">
        <w:rPr>
          <w:sz w:val="24"/>
          <w:szCs w:val="24"/>
          <w:lang w:eastAsia="ru-RU"/>
        </w:rPr>
        <w:t>предоставления промежуточного результата в электронном виде на электронную почту Заказчика;</w:t>
      </w:r>
    </w:p>
    <w:p w:rsidR="00D002B9" w:rsidRPr="00AC1EAA" w:rsidRDefault="00D002B9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3A63BF">
        <w:rPr>
          <w:sz w:val="24"/>
          <w:szCs w:val="24"/>
          <w:lang w:eastAsia="ru-RU"/>
        </w:rPr>
        <w:t xml:space="preserve">обеспечить в ходе выполнения работ получение необходимых согласований, </w:t>
      </w:r>
      <w:r w:rsidRPr="00AC1EAA">
        <w:rPr>
          <w:sz w:val="24"/>
          <w:szCs w:val="24"/>
          <w:lang w:eastAsia="ru-RU"/>
        </w:rPr>
        <w:t>заключений и технических условий;</w:t>
      </w:r>
    </w:p>
    <w:p w:rsidR="003B693A" w:rsidRPr="003647A6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AC1EAA">
        <w:rPr>
          <w:sz w:val="24"/>
          <w:szCs w:val="24"/>
          <w:lang w:eastAsia="ru-RU"/>
        </w:rPr>
        <w:t xml:space="preserve">устранять своими </w:t>
      </w:r>
      <w:r w:rsidRPr="00AC1EAA">
        <w:rPr>
          <w:sz w:val="24"/>
          <w:szCs w:val="24"/>
        </w:rPr>
        <w:t>силами</w:t>
      </w:r>
      <w:r w:rsidRPr="00AC1EAA">
        <w:rPr>
          <w:sz w:val="24"/>
          <w:szCs w:val="24"/>
          <w:lang w:eastAsia="ru-RU"/>
        </w:rPr>
        <w:t xml:space="preserve"> и за свой счет допущенные по своей вине недостатки </w:t>
      </w:r>
      <w:r w:rsidR="00CA0CB6" w:rsidRPr="00AC1EAA">
        <w:rPr>
          <w:sz w:val="24"/>
          <w:szCs w:val="24"/>
          <w:lang w:eastAsia="ru-RU"/>
        </w:rPr>
        <w:t>в проектной</w:t>
      </w:r>
      <w:r w:rsidR="00AC1EAA">
        <w:rPr>
          <w:sz w:val="24"/>
          <w:szCs w:val="24"/>
          <w:lang w:eastAsia="ru-RU"/>
        </w:rPr>
        <w:t xml:space="preserve"> (сметной)</w:t>
      </w:r>
      <w:r w:rsidR="00CA0CB6" w:rsidRPr="00AC1EAA">
        <w:rPr>
          <w:sz w:val="24"/>
          <w:szCs w:val="24"/>
          <w:lang w:eastAsia="ru-RU"/>
        </w:rPr>
        <w:t xml:space="preserve"> документации</w:t>
      </w:r>
      <w:r w:rsidRPr="00AC1EAA">
        <w:rPr>
          <w:sz w:val="24"/>
          <w:szCs w:val="24"/>
          <w:lang w:eastAsia="ru-RU"/>
        </w:rPr>
        <w:t xml:space="preserve">, которые могут повлечь отступления от исходных данных, разрешительной документации и </w:t>
      </w:r>
      <w:r w:rsidR="00AC1EAA" w:rsidRPr="00AC1EAA">
        <w:rPr>
          <w:sz w:val="24"/>
          <w:szCs w:val="24"/>
          <w:lang w:eastAsia="ru-RU"/>
        </w:rPr>
        <w:t xml:space="preserve">(или) </w:t>
      </w:r>
      <w:r w:rsidRPr="00AC1EAA">
        <w:rPr>
          <w:sz w:val="24"/>
          <w:szCs w:val="24"/>
          <w:lang w:eastAsia="ru-RU"/>
        </w:rPr>
        <w:t>договора, технико-экономических параметров объекта, предусмотренных заданием на проектирование</w:t>
      </w:r>
      <w:r w:rsidR="00AC1EAA" w:rsidRPr="00AC1EAA">
        <w:rPr>
          <w:sz w:val="24"/>
          <w:szCs w:val="24"/>
          <w:lang w:eastAsia="ru-RU"/>
        </w:rPr>
        <w:t xml:space="preserve">. </w:t>
      </w:r>
      <w:r w:rsidR="00AC1EAA" w:rsidRPr="003647A6">
        <w:rPr>
          <w:sz w:val="24"/>
          <w:szCs w:val="24"/>
          <w:lang w:eastAsia="ru-RU"/>
        </w:rPr>
        <w:t>Недостатки, выявленные в процессе прохождения государственной экспертизы,</w:t>
      </w:r>
      <w:r w:rsidR="003647A6" w:rsidRPr="003647A6">
        <w:rPr>
          <w:sz w:val="24"/>
          <w:szCs w:val="24"/>
          <w:lang w:eastAsia="ru-RU"/>
        </w:rPr>
        <w:t xml:space="preserve"> подлежат устранению в течение 14</w:t>
      </w:r>
      <w:r w:rsidR="00AC1EAA" w:rsidRPr="003647A6">
        <w:rPr>
          <w:sz w:val="24"/>
          <w:szCs w:val="24"/>
          <w:lang w:eastAsia="ru-RU"/>
        </w:rPr>
        <w:t xml:space="preserve"> (</w:t>
      </w:r>
      <w:r w:rsidR="003647A6" w:rsidRPr="003647A6">
        <w:rPr>
          <w:sz w:val="24"/>
          <w:szCs w:val="24"/>
          <w:lang w:eastAsia="ru-RU"/>
        </w:rPr>
        <w:t>четырнадцать</w:t>
      </w:r>
      <w:r w:rsidR="00AC1EAA" w:rsidRPr="003647A6">
        <w:rPr>
          <w:sz w:val="24"/>
          <w:szCs w:val="24"/>
          <w:lang w:eastAsia="ru-RU"/>
        </w:rPr>
        <w:t>) рабочих дней с момента получения Подрядчиком письменного отрицательного заключения государственной экспертизы</w:t>
      </w:r>
      <w:r w:rsidRPr="003647A6">
        <w:rPr>
          <w:sz w:val="24"/>
          <w:szCs w:val="24"/>
          <w:lang w:eastAsia="ru-RU"/>
        </w:rPr>
        <w:t>;</w:t>
      </w:r>
    </w:p>
    <w:p w:rsidR="003B693A" w:rsidRPr="00AC1EAA" w:rsidRDefault="00D002B9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AC1EAA">
        <w:rPr>
          <w:sz w:val="24"/>
          <w:szCs w:val="24"/>
          <w:lang w:eastAsia="ru-RU"/>
        </w:rPr>
        <w:t xml:space="preserve">устранять своими силами и за свой счет допущенные по своей вине недостатки в проектной документации, выявленные на стадии строительства объекта, в </w:t>
      </w:r>
      <w:proofErr w:type="gramStart"/>
      <w:r w:rsidRPr="00AC1EAA">
        <w:rPr>
          <w:sz w:val="24"/>
          <w:szCs w:val="24"/>
          <w:lang w:eastAsia="ru-RU"/>
        </w:rPr>
        <w:t>срок</w:t>
      </w:r>
      <w:proofErr w:type="gramEnd"/>
      <w:r w:rsidRPr="00AC1EAA">
        <w:rPr>
          <w:sz w:val="24"/>
          <w:szCs w:val="24"/>
          <w:lang w:eastAsia="ru-RU"/>
        </w:rPr>
        <w:t xml:space="preserve"> установленный письменным требованием </w:t>
      </w:r>
      <w:r w:rsidR="002F3451" w:rsidRPr="00AC1EAA">
        <w:rPr>
          <w:sz w:val="24"/>
          <w:szCs w:val="24"/>
          <w:lang w:eastAsia="ru-RU"/>
        </w:rPr>
        <w:t>З</w:t>
      </w:r>
      <w:r w:rsidRPr="00AC1EAA">
        <w:rPr>
          <w:sz w:val="24"/>
          <w:szCs w:val="24"/>
          <w:lang w:eastAsia="ru-RU"/>
        </w:rPr>
        <w:t>аказчика</w:t>
      </w:r>
      <w:r w:rsidR="003B693A" w:rsidRPr="00AC1EAA">
        <w:rPr>
          <w:sz w:val="24"/>
          <w:szCs w:val="24"/>
          <w:lang w:eastAsia="ru-RU"/>
        </w:rPr>
        <w:t>;</w:t>
      </w:r>
    </w:p>
    <w:p w:rsidR="003B693A" w:rsidRPr="00AC1EAA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AC1EAA">
        <w:rPr>
          <w:sz w:val="24"/>
          <w:szCs w:val="24"/>
          <w:lang w:eastAsia="ru-RU"/>
        </w:rPr>
        <w:t xml:space="preserve">согласовывать готовую проектную документацию с Заказчиком, а при необходимости совместно с Заказчиком </w:t>
      </w:r>
      <w:r w:rsidR="00AC1EAA" w:rsidRPr="00AC1EAA">
        <w:rPr>
          <w:sz w:val="24"/>
          <w:szCs w:val="24"/>
          <w:lang w:eastAsia="ru-RU"/>
        </w:rPr>
        <w:t>–</w:t>
      </w:r>
      <w:r w:rsidRPr="00AC1EAA">
        <w:rPr>
          <w:sz w:val="24"/>
          <w:szCs w:val="24"/>
          <w:lang w:eastAsia="ru-RU"/>
        </w:rPr>
        <w:t xml:space="preserve"> с соответствующими государственными органами и органами местного управления и самоуправления;</w:t>
      </w:r>
    </w:p>
    <w:p w:rsidR="003B693A" w:rsidRPr="00244BD9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244BD9">
        <w:rPr>
          <w:sz w:val="24"/>
          <w:szCs w:val="24"/>
          <w:lang w:eastAsia="ru-RU"/>
        </w:rPr>
        <w:t>информировать Заказчика в письменной форме:</w:t>
      </w:r>
    </w:p>
    <w:p w:rsidR="003B693A" w:rsidRPr="00AC1EAA" w:rsidRDefault="00AC1EAA" w:rsidP="0078723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244BD9">
        <w:rPr>
          <w:sz w:val="24"/>
          <w:szCs w:val="24"/>
          <w:lang w:eastAsia="ru-RU"/>
        </w:rPr>
        <w:t>– о представленных</w:t>
      </w:r>
      <w:r w:rsidR="003B693A" w:rsidRPr="00244BD9">
        <w:rPr>
          <w:sz w:val="24"/>
          <w:szCs w:val="24"/>
          <w:lang w:eastAsia="ru-RU"/>
        </w:rPr>
        <w:t xml:space="preserve"> Заказчи</w:t>
      </w:r>
      <w:r w:rsidRPr="00244BD9">
        <w:rPr>
          <w:sz w:val="24"/>
          <w:szCs w:val="24"/>
          <w:lang w:eastAsia="ru-RU"/>
        </w:rPr>
        <w:t>ком некачественно подготовленных</w:t>
      </w:r>
      <w:r w:rsidR="003B693A" w:rsidRPr="00244BD9">
        <w:rPr>
          <w:sz w:val="24"/>
          <w:szCs w:val="24"/>
          <w:lang w:eastAsia="ru-RU"/>
        </w:rPr>
        <w:t xml:space="preserve"> задании </w:t>
      </w:r>
      <w:r w:rsidR="003B693A" w:rsidRPr="00244BD9">
        <w:rPr>
          <w:sz w:val="24"/>
          <w:szCs w:val="24"/>
        </w:rPr>
        <w:t xml:space="preserve">на </w:t>
      </w:r>
      <w:r w:rsidRPr="00244BD9">
        <w:rPr>
          <w:sz w:val="24"/>
          <w:szCs w:val="24"/>
        </w:rPr>
        <w:t>проектирование и комплекте исходных данных, необходимых для исполнения Договора</w:t>
      </w:r>
      <w:r w:rsidR="003B693A" w:rsidRPr="00244BD9">
        <w:rPr>
          <w:sz w:val="24"/>
          <w:szCs w:val="24"/>
          <w:lang w:eastAsia="ru-RU"/>
        </w:rPr>
        <w:t>;</w:t>
      </w:r>
    </w:p>
    <w:p w:rsidR="003B693A" w:rsidRPr="00AC1EAA" w:rsidRDefault="003B693A" w:rsidP="0078723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AC1EAA">
        <w:rPr>
          <w:sz w:val="24"/>
          <w:szCs w:val="24"/>
          <w:lang w:eastAsia="ru-RU"/>
        </w:rPr>
        <w:t>– об обстоятельствах, препятствующих выполнению Подрядчиком принятых на себя обязательств по договору;</w:t>
      </w:r>
    </w:p>
    <w:p w:rsidR="003B693A" w:rsidRPr="00AC1EAA" w:rsidRDefault="003B693A" w:rsidP="0078723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AC1EAA">
        <w:rPr>
          <w:sz w:val="24"/>
          <w:szCs w:val="24"/>
          <w:lang w:eastAsia="ru-RU"/>
        </w:rPr>
        <w:t>– о невозможности получения ожидаемого результата работ;</w:t>
      </w:r>
    </w:p>
    <w:p w:rsidR="003B693A" w:rsidRPr="00AC1EAA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AC1EAA">
        <w:rPr>
          <w:sz w:val="24"/>
          <w:szCs w:val="24"/>
          <w:lang w:eastAsia="ru-RU"/>
        </w:rPr>
        <w:t xml:space="preserve">приостановить работы, являющиеся предметом </w:t>
      </w:r>
      <w:r w:rsidR="00AC1EAA" w:rsidRPr="00AC1EAA">
        <w:rPr>
          <w:sz w:val="24"/>
          <w:szCs w:val="24"/>
          <w:lang w:eastAsia="ru-RU"/>
        </w:rPr>
        <w:t>Д</w:t>
      </w:r>
      <w:r w:rsidRPr="00AC1EAA">
        <w:rPr>
          <w:sz w:val="24"/>
          <w:szCs w:val="24"/>
          <w:lang w:eastAsia="ru-RU"/>
        </w:rPr>
        <w:t xml:space="preserve">оговора, в случаях, указанных в </w:t>
      </w:r>
      <w:hyperlink r:id="rId10" w:history="1">
        <w:r w:rsidRPr="00AC1EAA">
          <w:rPr>
            <w:sz w:val="24"/>
            <w:szCs w:val="24"/>
            <w:lang w:eastAsia="ru-RU"/>
          </w:rPr>
          <w:t>подпункте 3.3.</w:t>
        </w:r>
      </w:hyperlink>
      <w:r w:rsidR="00D002B9" w:rsidRPr="00AC1EAA">
        <w:rPr>
          <w:sz w:val="24"/>
          <w:szCs w:val="24"/>
          <w:lang w:eastAsia="ru-RU"/>
        </w:rPr>
        <w:t>9</w:t>
      </w:r>
      <w:r w:rsidRPr="00AC1EAA">
        <w:rPr>
          <w:sz w:val="24"/>
          <w:szCs w:val="24"/>
          <w:lang w:eastAsia="ru-RU"/>
        </w:rPr>
        <w:t>, до получения от Заказчика соответствующих указаний;</w:t>
      </w:r>
    </w:p>
    <w:p w:rsidR="003B693A" w:rsidRPr="00983FD1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AC1EAA">
        <w:rPr>
          <w:sz w:val="24"/>
          <w:szCs w:val="24"/>
          <w:lang w:eastAsia="ru-RU"/>
        </w:rPr>
        <w:t xml:space="preserve">передать Заказчику по накладной с актом приема-передачи выполненных </w:t>
      </w:r>
      <w:r w:rsidR="00AC1EAA" w:rsidRPr="00AC1EAA">
        <w:rPr>
          <w:sz w:val="24"/>
          <w:szCs w:val="24"/>
          <w:lang w:eastAsia="ru-RU"/>
        </w:rPr>
        <w:t>работ в сроки, предусмотренные Д</w:t>
      </w:r>
      <w:r w:rsidRPr="00AC1EAA">
        <w:rPr>
          <w:sz w:val="24"/>
          <w:szCs w:val="24"/>
          <w:lang w:eastAsia="ru-RU"/>
        </w:rPr>
        <w:t xml:space="preserve">оговором, а также согласованную в соответствии с </w:t>
      </w:r>
      <w:hyperlink r:id="rId11" w:history="1">
        <w:r w:rsidRPr="00AC1EAA">
          <w:rPr>
            <w:sz w:val="24"/>
            <w:szCs w:val="24"/>
            <w:lang w:eastAsia="ru-RU"/>
          </w:rPr>
          <w:t>законодательством</w:t>
        </w:r>
      </w:hyperlink>
      <w:r w:rsidRPr="00AC1EAA">
        <w:rPr>
          <w:sz w:val="24"/>
          <w:szCs w:val="24"/>
          <w:lang w:eastAsia="ru-RU"/>
        </w:rPr>
        <w:t xml:space="preserve"> и прошедшую государственную экспертизу </w:t>
      </w:r>
      <w:r w:rsidR="00B90F3E" w:rsidRPr="00AC1EAA">
        <w:rPr>
          <w:sz w:val="24"/>
          <w:szCs w:val="24"/>
        </w:rPr>
        <w:t xml:space="preserve">(в случае необходимости </w:t>
      </w:r>
      <w:r w:rsidR="00B90F3E" w:rsidRPr="00485D5E">
        <w:rPr>
          <w:sz w:val="24"/>
          <w:szCs w:val="24"/>
        </w:rPr>
        <w:t>прохождения экспертизы)</w:t>
      </w:r>
      <w:r w:rsidR="00B90F3E" w:rsidRPr="00485D5E">
        <w:rPr>
          <w:sz w:val="24"/>
          <w:szCs w:val="24"/>
          <w:lang w:eastAsia="ru-RU"/>
        </w:rPr>
        <w:t xml:space="preserve"> </w:t>
      </w:r>
      <w:r w:rsidR="00AC1EAA" w:rsidRPr="00485D5E">
        <w:rPr>
          <w:sz w:val="24"/>
          <w:szCs w:val="24"/>
          <w:lang w:eastAsia="ru-RU"/>
        </w:rPr>
        <w:t>проектно-сметную</w:t>
      </w:r>
      <w:r w:rsidRPr="00485D5E">
        <w:rPr>
          <w:sz w:val="24"/>
          <w:szCs w:val="24"/>
          <w:lang w:eastAsia="ru-RU"/>
        </w:rPr>
        <w:t xml:space="preserve"> документацию</w:t>
      </w:r>
      <w:r w:rsidR="00F978BA" w:rsidRPr="00485D5E">
        <w:rPr>
          <w:sz w:val="24"/>
          <w:szCs w:val="24"/>
          <w:lang w:eastAsia="ru-RU"/>
        </w:rPr>
        <w:t xml:space="preserve"> </w:t>
      </w:r>
      <w:r w:rsidRPr="00485D5E">
        <w:rPr>
          <w:sz w:val="24"/>
          <w:szCs w:val="24"/>
          <w:lang w:eastAsia="ru-RU"/>
        </w:rPr>
        <w:t>в</w:t>
      </w:r>
      <w:r w:rsidR="00F978BA" w:rsidRPr="00485D5E">
        <w:rPr>
          <w:sz w:val="24"/>
          <w:szCs w:val="24"/>
          <w:lang w:eastAsia="ru-RU"/>
        </w:rPr>
        <w:t xml:space="preserve"> </w:t>
      </w:r>
      <w:r w:rsidRPr="00485D5E">
        <w:rPr>
          <w:sz w:val="24"/>
          <w:szCs w:val="24"/>
          <w:lang w:eastAsia="ru-RU"/>
        </w:rPr>
        <w:t>сроки</w:t>
      </w:r>
      <w:r w:rsidR="00F978BA" w:rsidRPr="00485D5E">
        <w:rPr>
          <w:sz w:val="24"/>
          <w:szCs w:val="24"/>
          <w:lang w:eastAsia="ru-RU"/>
        </w:rPr>
        <w:t xml:space="preserve"> </w:t>
      </w:r>
      <w:r w:rsidRPr="00485D5E">
        <w:rPr>
          <w:sz w:val="24"/>
          <w:szCs w:val="24"/>
          <w:lang w:eastAsia="ru-RU"/>
        </w:rPr>
        <w:t>и</w:t>
      </w:r>
      <w:r w:rsidR="00F978BA" w:rsidRPr="00485D5E">
        <w:rPr>
          <w:sz w:val="24"/>
          <w:szCs w:val="24"/>
          <w:lang w:eastAsia="ru-RU"/>
        </w:rPr>
        <w:t xml:space="preserve"> </w:t>
      </w:r>
      <w:r w:rsidRPr="00485D5E">
        <w:rPr>
          <w:sz w:val="24"/>
          <w:szCs w:val="24"/>
          <w:lang w:eastAsia="ru-RU"/>
        </w:rPr>
        <w:t>количестве</w:t>
      </w:r>
      <w:r w:rsidR="00F978BA" w:rsidRPr="00485D5E">
        <w:rPr>
          <w:sz w:val="24"/>
          <w:szCs w:val="24"/>
          <w:lang w:eastAsia="ru-RU"/>
        </w:rPr>
        <w:t xml:space="preserve"> </w:t>
      </w:r>
      <w:r w:rsidRPr="00485D5E">
        <w:rPr>
          <w:sz w:val="24"/>
          <w:szCs w:val="24"/>
          <w:lang w:eastAsia="ru-RU"/>
        </w:rPr>
        <w:t>5</w:t>
      </w:r>
      <w:r w:rsidR="00F978BA" w:rsidRPr="00485D5E">
        <w:rPr>
          <w:sz w:val="24"/>
          <w:szCs w:val="24"/>
          <w:lang w:eastAsia="ru-RU"/>
        </w:rPr>
        <w:t xml:space="preserve"> </w:t>
      </w:r>
      <w:r w:rsidRPr="00485D5E">
        <w:rPr>
          <w:sz w:val="24"/>
          <w:szCs w:val="24"/>
          <w:lang w:eastAsia="ru-RU"/>
        </w:rPr>
        <w:t xml:space="preserve">(пяти) экземпляров, в том числе один экземпляр в электронном виде в формате, не позволяющем </w:t>
      </w:r>
      <w:r w:rsidRPr="00AC1EAA">
        <w:rPr>
          <w:sz w:val="24"/>
          <w:szCs w:val="24"/>
          <w:lang w:eastAsia="ru-RU"/>
        </w:rPr>
        <w:t>редактировать и вносить изменения в проектную документацию</w:t>
      </w:r>
      <w:r w:rsidR="00AC1EAA" w:rsidRPr="00AC1EAA">
        <w:rPr>
          <w:sz w:val="24"/>
          <w:szCs w:val="24"/>
          <w:lang w:eastAsia="ru-RU"/>
        </w:rPr>
        <w:t xml:space="preserve">, а также оригинал  положительного заключения государственной экспертизы по проектной документации, декларацию </w:t>
      </w:r>
      <w:r w:rsidR="00AC1EAA" w:rsidRPr="00983FD1">
        <w:rPr>
          <w:sz w:val="24"/>
          <w:szCs w:val="24"/>
          <w:lang w:eastAsia="ru-RU"/>
        </w:rPr>
        <w:t>о соответствии, результаты изыскательских (геодезических и геологических) работ и пр.</w:t>
      </w:r>
      <w:r w:rsidRPr="00983FD1">
        <w:rPr>
          <w:sz w:val="24"/>
          <w:szCs w:val="24"/>
          <w:lang w:eastAsia="ru-RU"/>
        </w:rPr>
        <w:t>;</w:t>
      </w:r>
    </w:p>
    <w:p w:rsidR="003B693A" w:rsidRPr="00983FD1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983FD1">
        <w:rPr>
          <w:sz w:val="24"/>
          <w:szCs w:val="24"/>
          <w:lang w:eastAsia="ru-RU"/>
        </w:rPr>
        <w:t xml:space="preserve">гарантировать Заказчику отсутствие у третьих лиц права воспрепятствовать выполнению работ или ограничить их выполнение на основе подготовленной подрядчиком проектной, в </w:t>
      </w:r>
      <w:r w:rsidR="00D002B9" w:rsidRPr="00983FD1">
        <w:rPr>
          <w:sz w:val="24"/>
          <w:szCs w:val="24"/>
          <w:lang w:eastAsia="ru-RU"/>
        </w:rPr>
        <w:t>том числе сметной, документации;</w:t>
      </w:r>
    </w:p>
    <w:p w:rsidR="00D002B9" w:rsidRPr="00983FD1" w:rsidRDefault="00D002B9" w:rsidP="00787232">
      <w:pPr>
        <w:pStyle w:val="ac"/>
        <w:widowControl w:val="0"/>
        <w:numPr>
          <w:ilvl w:val="2"/>
          <w:numId w:val="2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983FD1">
        <w:rPr>
          <w:sz w:val="24"/>
          <w:szCs w:val="24"/>
          <w:lang w:eastAsia="ru-RU"/>
        </w:rPr>
        <w:lastRenderedPageBreak/>
        <w:t>осуществлять авторский надзор на основании отдельно заключенного договора.</w:t>
      </w:r>
    </w:p>
    <w:p w:rsidR="003B693A" w:rsidRPr="00983FD1" w:rsidRDefault="003B693A" w:rsidP="00787232">
      <w:pPr>
        <w:pStyle w:val="ConsPlusNormal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983FD1">
        <w:rPr>
          <w:sz w:val="24"/>
          <w:szCs w:val="24"/>
        </w:rPr>
        <w:t>Подрядчик имеет право:</w:t>
      </w:r>
    </w:p>
    <w:p w:rsidR="003B693A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983FD1">
        <w:rPr>
          <w:sz w:val="24"/>
          <w:szCs w:val="24"/>
          <w:lang w:eastAsia="ru-RU"/>
        </w:rPr>
        <w:t>самостоятельно определять способ выполнен</w:t>
      </w:r>
      <w:r w:rsidR="00BF1BEC" w:rsidRPr="00983FD1">
        <w:rPr>
          <w:sz w:val="24"/>
          <w:szCs w:val="24"/>
          <w:lang w:eastAsia="ru-RU"/>
        </w:rPr>
        <w:t>ия работ, являющихся предметом Д</w:t>
      </w:r>
      <w:r w:rsidRPr="00983FD1">
        <w:rPr>
          <w:sz w:val="24"/>
          <w:szCs w:val="24"/>
          <w:lang w:eastAsia="ru-RU"/>
        </w:rPr>
        <w:t>оговора, в соответствии с заданием на проектирование</w:t>
      </w:r>
      <w:r w:rsidRPr="00BF1BEC">
        <w:rPr>
          <w:sz w:val="24"/>
          <w:szCs w:val="24"/>
          <w:lang w:eastAsia="ru-RU"/>
        </w:rPr>
        <w:t>, исходными данными, разрешительной документацией, техническими н</w:t>
      </w:r>
      <w:r w:rsidR="00BF1BEC" w:rsidRPr="00BF1BEC">
        <w:rPr>
          <w:sz w:val="24"/>
          <w:szCs w:val="24"/>
          <w:lang w:eastAsia="ru-RU"/>
        </w:rPr>
        <w:t>ормативными правовыми актами и Д</w:t>
      </w:r>
      <w:r w:rsidRPr="00BF1BEC">
        <w:rPr>
          <w:sz w:val="24"/>
          <w:szCs w:val="24"/>
          <w:lang w:eastAsia="ru-RU"/>
        </w:rPr>
        <w:t>оговором;</w:t>
      </w:r>
    </w:p>
    <w:p w:rsidR="00BF1BEC" w:rsidRPr="00BF1BEC" w:rsidRDefault="00BF1BEC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отступать от требований, содержащихся в задании на проектирование, исходных данных, только с письменного согласия Заказчика с внесением соответствующих изменений в </w:t>
      </w:r>
      <w:r w:rsidRPr="00BF1BEC">
        <w:rPr>
          <w:sz w:val="24"/>
          <w:szCs w:val="24"/>
          <w:lang w:eastAsia="ru-RU"/>
        </w:rPr>
        <w:t>задание на проектирование;</w:t>
      </w:r>
    </w:p>
    <w:p w:rsidR="003B693A" w:rsidRPr="00BF1BEC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BF1BEC">
        <w:rPr>
          <w:sz w:val="24"/>
          <w:szCs w:val="24"/>
          <w:lang w:eastAsia="ru-RU"/>
        </w:rPr>
        <w:t>получать плату за результаты работ;</w:t>
      </w:r>
    </w:p>
    <w:p w:rsidR="003B693A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BF1BEC">
        <w:rPr>
          <w:sz w:val="24"/>
          <w:szCs w:val="24"/>
          <w:lang w:eastAsia="ru-RU"/>
        </w:rPr>
        <w:t>привлекать для выполнения отдельных разделов (частей) проектно</w:t>
      </w:r>
      <w:r w:rsidR="00BF1BEC" w:rsidRPr="00BF1BEC">
        <w:rPr>
          <w:sz w:val="24"/>
          <w:szCs w:val="24"/>
          <w:lang w:eastAsia="ru-RU"/>
        </w:rPr>
        <w:t>-сметной</w:t>
      </w:r>
      <w:r w:rsidRPr="00BF1BEC">
        <w:rPr>
          <w:sz w:val="24"/>
          <w:szCs w:val="24"/>
          <w:lang w:eastAsia="ru-RU"/>
        </w:rPr>
        <w:t xml:space="preserve"> документации, видов (этапов) проектных работ в порядке, определенном законодательством, субподрядчиков на основании договоров субподряда;</w:t>
      </w:r>
    </w:p>
    <w:p w:rsidR="00BF1BEC" w:rsidRDefault="00BF1BEC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при необходимости привлекать Заказчика для содействия в прохождении государственной экспертизы проектной документации;</w:t>
      </w:r>
    </w:p>
    <w:p w:rsidR="00BF1BEC" w:rsidRPr="003A63BF" w:rsidRDefault="00BF1BEC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лица Заказчика и на основании выданной им доверенности запрашивать и получать </w:t>
      </w:r>
      <w:r w:rsidRPr="003A63BF">
        <w:rPr>
          <w:sz w:val="24"/>
          <w:szCs w:val="24"/>
          <w:lang w:eastAsia="ru-RU"/>
        </w:rPr>
        <w:t>необходимые и недостающие исходные данные для выполнения работ с последующим письменным уведомлением Заказчика;</w:t>
      </w:r>
    </w:p>
    <w:p w:rsidR="003B693A" w:rsidRPr="003A63BF" w:rsidRDefault="003B693A" w:rsidP="00787232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3A63BF">
        <w:rPr>
          <w:sz w:val="24"/>
          <w:szCs w:val="24"/>
          <w:lang w:eastAsia="ru-RU"/>
        </w:rPr>
        <w:t>не приступать к</w:t>
      </w:r>
      <w:r w:rsidR="003A63BF" w:rsidRPr="003A63BF">
        <w:rPr>
          <w:sz w:val="24"/>
          <w:szCs w:val="24"/>
          <w:lang w:eastAsia="ru-RU"/>
        </w:rPr>
        <w:t xml:space="preserve"> работам, являющимся предметом Д</w:t>
      </w:r>
      <w:r w:rsidRPr="003A63BF">
        <w:rPr>
          <w:sz w:val="24"/>
          <w:szCs w:val="24"/>
          <w:lang w:eastAsia="ru-RU"/>
        </w:rPr>
        <w:t>оговора, или приостанавливать начатые работы с извещением об этом Заказчика в трехдневный срок в письменной форме в случае, если нарушение Заказчиком своих обязанностей по договору препя</w:t>
      </w:r>
      <w:r w:rsidR="003A63BF" w:rsidRPr="003A63BF">
        <w:rPr>
          <w:sz w:val="24"/>
          <w:szCs w:val="24"/>
          <w:lang w:eastAsia="ru-RU"/>
        </w:rPr>
        <w:t>тствует исполнению Подрядчиком Д</w:t>
      </w:r>
      <w:r w:rsidRPr="003A63BF">
        <w:rPr>
          <w:sz w:val="24"/>
          <w:szCs w:val="24"/>
          <w:lang w:eastAsia="ru-RU"/>
        </w:rPr>
        <w:t>оговора, а также при наличии обстоятельств, свидетельствующих о том, что эти обязанности не б</w:t>
      </w:r>
      <w:r w:rsidR="003A63BF" w:rsidRPr="003A63BF">
        <w:rPr>
          <w:sz w:val="24"/>
          <w:szCs w:val="24"/>
          <w:lang w:eastAsia="ru-RU"/>
        </w:rPr>
        <w:t>удут выполнены в установленный Д</w:t>
      </w:r>
      <w:r w:rsidRPr="003A63BF">
        <w:rPr>
          <w:sz w:val="24"/>
          <w:szCs w:val="24"/>
          <w:lang w:eastAsia="ru-RU"/>
        </w:rPr>
        <w:t>оговором срок;</w:t>
      </w:r>
    </w:p>
    <w:p w:rsidR="003B693A" w:rsidRPr="003A63BF" w:rsidRDefault="003B693A" w:rsidP="00787232">
      <w:pPr>
        <w:pStyle w:val="ConsPlusNormal"/>
        <w:numPr>
          <w:ilvl w:val="2"/>
          <w:numId w:val="2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 w:rsidRPr="003A63BF">
        <w:rPr>
          <w:sz w:val="24"/>
          <w:szCs w:val="24"/>
        </w:rPr>
        <w:t>сдать выполненную работу досрочно.</w:t>
      </w:r>
    </w:p>
    <w:p w:rsidR="003B693A" w:rsidRPr="00983FD1" w:rsidRDefault="003B693A" w:rsidP="00787232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bookmarkStart w:id="2" w:name="P47"/>
      <w:bookmarkEnd w:id="2"/>
      <w:r w:rsidRPr="00983FD1">
        <w:rPr>
          <w:sz w:val="24"/>
          <w:szCs w:val="24"/>
          <w:lang w:eastAsia="ru-RU"/>
        </w:rPr>
        <w:t>Подрядчик в соответствии с законодательством не имеет права передавать:</w:t>
      </w:r>
    </w:p>
    <w:p w:rsidR="003B693A" w:rsidRPr="00983FD1" w:rsidRDefault="003B693A" w:rsidP="0078723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983FD1">
        <w:rPr>
          <w:sz w:val="24"/>
          <w:szCs w:val="24"/>
          <w:lang w:eastAsia="ru-RU"/>
        </w:rPr>
        <w:t>– разработанную проектную документацию третьим лицам без согласия Заказчика;</w:t>
      </w:r>
    </w:p>
    <w:p w:rsidR="003B693A" w:rsidRPr="00983FD1" w:rsidRDefault="003B693A" w:rsidP="0078723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983FD1">
        <w:rPr>
          <w:sz w:val="24"/>
          <w:szCs w:val="24"/>
          <w:lang w:eastAsia="ru-RU"/>
        </w:rPr>
        <w:t>– свои обязательства по договору третьему лицу без согласия Заказчика.</w:t>
      </w:r>
    </w:p>
    <w:p w:rsidR="003B693A" w:rsidRPr="00983FD1" w:rsidRDefault="003B693A" w:rsidP="00787232">
      <w:pPr>
        <w:pStyle w:val="Default"/>
        <w:widowControl w:val="0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color w:val="auto"/>
        </w:rPr>
      </w:pPr>
      <w:r w:rsidRPr="00983FD1">
        <w:rPr>
          <w:color w:val="auto"/>
        </w:rPr>
        <w:t xml:space="preserve">Качество выполненных Подрядчиком работ должно соответствовать действующим на момент их передачи Заказчику строительным, изыскательским, санитарным, противопожарным нормам и правилам, иным требованиям законодательства Республики Беларусь. </w:t>
      </w:r>
    </w:p>
    <w:p w:rsidR="003B693A" w:rsidRPr="00983FD1" w:rsidRDefault="003B693A" w:rsidP="00787232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983FD1">
        <w:rPr>
          <w:sz w:val="24"/>
          <w:szCs w:val="24"/>
        </w:rPr>
        <w:t xml:space="preserve">Риск случайной гибели (повреждения) результатов работ, а также случайной невозможности </w:t>
      </w:r>
      <w:r w:rsidR="00983FD1" w:rsidRPr="00983FD1">
        <w:rPr>
          <w:sz w:val="24"/>
          <w:szCs w:val="24"/>
        </w:rPr>
        <w:t>выполнения</w:t>
      </w:r>
      <w:r w:rsidRPr="00983FD1">
        <w:rPr>
          <w:sz w:val="24"/>
          <w:szCs w:val="24"/>
        </w:rPr>
        <w:t xml:space="preserve"> работ несет Подрядчик.</w:t>
      </w:r>
    </w:p>
    <w:p w:rsidR="003B693A" w:rsidRPr="002024BA" w:rsidRDefault="003B693A" w:rsidP="00787232">
      <w:pPr>
        <w:pStyle w:val="ConsPlusNormal"/>
        <w:ind w:firstLine="540"/>
        <w:jc w:val="both"/>
        <w:rPr>
          <w:sz w:val="16"/>
          <w:szCs w:val="16"/>
        </w:rPr>
      </w:pPr>
    </w:p>
    <w:p w:rsidR="003B693A" w:rsidRPr="002024BA" w:rsidRDefault="003B693A" w:rsidP="00787232">
      <w:pPr>
        <w:pStyle w:val="ConsPlusNormal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2024BA">
        <w:rPr>
          <w:b/>
          <w:sz w:val="24"/>
          <w:szCs w:val="24"/>
        </w:rPr>
        <w:t>СТОИМОСТЬ РАБОТ И ПОРЯДОК ЕЕ ОПЛАТЫ.</w:t>
      </w:r>
    </w:p>
    <w:p w:rsidR="00BF6C9F" w:rsidRPr="00485D5E" w:rsidRDefault="003B693A" w:rsidP="008006B3">
      <w:pPr>
        <w:pStyle w:val="ConsPlusNormal"/>
        <w:numPr>
          <w:ilvl w:val="1"/>
          <w:numId w:val="2"/>
        </w:numPr>
        <w:tabs>
          <w:tab w:val="left" w:pos="993"/>
        </w:tabs>
        <w:ind w:left="0" w:firstLine="540"/>
        <w:jc w:val="both"/>
        <w:rPr>
          <w:sz w:val="24"/>
          <w:szCs w:val="24"/>
        </w:rPr>
      </w:pPr>
      <w:proofErr w:type="gramStart"/>
      <w:r w:rsidRPr="009C6B48">
        <w:rPr>
          <w:sz w:val="24"/>
          <w:szCs w:val="24"/>
        </w:rPr>
        <w:t>Стоимость работ</w:t>
      </w:r>
      <w:r w:rsidR="002F3451" w:rsidRPr="009C6B48">
        <w:rPr>
          <w:sz w:val="24"/>
          <w:szCs w:val="24"/>
        </w:rPr>
        <w:t xml:space="preserve"> определена</w:t>
      </w:r>
      <w:r w:rsidRPr="009C6B48">
        <w:rPr>
          <w:sz w:val="24"/>
          <w:szCs w:val="24"/>
        </w:rPr>
        <w:t xml:space="preserve"> </w:t>
      </w:r>
      <w:r w:rsidR="00D002B9" w:rsidRPr="009C6B48">
        <w:rPr>
          <w:sz w:val="24"/>
          <w:szCs w:val="24"/>
        </w:rPr>
        <w:t>по</w:t>
      </w:r>
      <w:r w:rsidRPr="009C6B48">
        <w:rPr>
          <w:sz w:val="24"/>
          <w:szCs w:val="24"/>
        </w:rPr>
        <w:t xml:space="preserve"> результат</w:t>
      </w:r>
      <w:r w:rsidR="00D002B9" w:rsidRPr="009C6B48">
        <w:rPr>
          <w:sz w:val="24"/>
          <w:szCs w:val="24"/>
        </w:rPr>
        <w:t>ам</w:t>
      </w:r>
      <w:r w:rsidRPr="009C6B48">
        <w:rPr>
          <w:sz w:val="24"/>
          <w:szCs w:val="24"/>
        </w:rPr>
        <w:t xml:space="preserve"> </w:t>
      </w:r>
      <w:r w:rsidR="005B5FCD" w:rsidRPr="009C6B48">
        <w:rPr>
          <w:sz w:val="24"/>
          <w:szCs w:val="24"/>
        </w:rPr>
        <w:t>проведенной процедуры закупки</w:t>
      </w:r>
      <w:r w:rsidR="0066639F" w:rsidRPr="009C6B48">
        <w:rPr>
          <w:sz w:val="24"/>
          <w:szCs w:val="24"/>
        </w:rPr>
        <w:t xml:space="preserve"> </w:t>
      </w:r>
      <w:r w:rsidR="0066639F" w:rsidRPr="00485D5E">
        <w:rPr>
          <w:sz w:val="24"/>
          <w:szCs w:val="24"/>
        </w:rPr>
        <w:t>(процедуры запроса коммерческих предложений)</w:t>
      </w:r>
      <w:r w:rsidRPr="00485D5E">
        <w:rPr>
          <w:sz w:val="24"/>
          <w:szCs w:val="24"/>
        </w:rPr>
        <w:t xml:space="preserve"> на основании </w:t>
      </w:r>
      <w:r w:rsidR="0066639F" w:rsidRPr="00485D5E">
        <w:rPr>
          <w:sz w:val="24"/>
          <w:szCs w:val="24"/>
        </w:rPr>
        <w:t>предоставленной</w:t>
      </w:r>
      <w:r w:rsidRPr="00485D5E">
        <w:rPr>
          <w:sz w:val="24"/>
          <w:szCs w:val="24"/>
        </w:rPr>
        <w:t xml:space="preserve"> Подрядчиком </w:t>
      </w:r>
      <w:r w:rsidR="0066639F" w:rsidRPr="00485D5E">
        <w:rPr>
          <w:sz w:val="24"/>
          <w:szCs w:val="24"/>
        </w:rPr>
        <w:t>с</w:t>
      </w:r>
      <w:r w:rsidR="00D002B9" w:rsidRPr="00485D5E">
        <w:rPr>
          <w:sz w:val="24"/>
          <w:szCs w:val="24"/>
        </w:rPr>
        <w:t>водной с</w:t>
      </w:r>
      <w:r w:rsidRPr="00485D5E">
        <w:rPr>
          <w:sz w:val="24"/>
          <w:szCs w:val="24"/>
        </w:rPr>
        <w:t>мет</w:t>
      </w:r>
      <w:r w:rsidR="005B5FCD" w:rsidRPr="00485D5E">
        <w:rPr>
          <w:sz w:val="24"/>
          <w:szCs w:val="24"/>
        </w:rPr>
        <w:t>ы</w:t>
      </w:r>
      <w:r w:rsidRPr="00485D5E">
        <w:rPr>
          <w:sz w:val="24"/>
          <w:szCs w:val="24"/>
        </w:rPr>
        <w:t xml:space="preserve"> на проектные работы к настоящему договору </w:t>
      </w:r>
      <w:hyperlink w:anchor="P97" w:history="1">
        <w:r w:rsidRPr="00485D5E">
          <w:rPr>
            <w:sz w:val="24"/>
            <w:szCs w:val="24"/>
          </w:rPr>
          <w:t>(Приложение 2)</w:t>
        </w:r>
      </w:hyperlink>
      <w:r w:rsidRPr="00485D5E">
        <w:rPr>
          <w:sz w:val="24"/>
          <w:szCs w:val="24"/>
        </w:rPr>
        <w:t xml:space="preserve"> </w:t>
      </w:r>
      <w:r w:rsidR="0066639F" w:rsidRPr="00485D5E">
        <w:rPr>
          <w:sz w:val="24"/>
          <w:szCs w:val="24"/>
        </w:rPr>
        <w:t xml:space="preserve">и </w:t>
      </w:r>
      <w:r w:rsidRPr="00485D5E">
        <w:rPr>
          <w:sz w:val="24"/>
          <w:szCs w:val="24"/>
        </w:rPr>
        <w:t>составляет</w:t>
      </w:r>
      <w:r w:rsidR="008006B3" w:rsidRPr="00485D5E">
        <w:rPr>
          <w:sz w:val="24"/>
          <w:szCs w:val="24"/>
        </w:rPr>
        <w:t xml:space="preserve"> </w:t>
      </w:r>
      <w:r w:rsidR="00F6190E">
        <w:rPr>
          <w:sz w:val="24"/>
          <w:szCs w:val="24"/>
        </w:rPr>
        <w:t xml:space="preserve">               </w:t>
      </w:r>
      <w:r w:rsidR="008006B3" w:rsidRPr="00485D5E">
        <w:rPr>
          <w:b/>
          <w:sz w:val="26"/>
          <w:szCs w:val="26"/>
        </w:rPr>
        <w:t xml:space="preserve"> (</w:t>
      </w:r>
      <w:r w:rsidR="00F6190E">
        <w:rPr>
          <w:b/>
          <w:sz w:val="26"/>
          <w:szCs w:val="26"/>
        </w:rPr>
        <w:t>________________________________________</w:t>
      </w:r>
      <w:r w:rsidR="008006B3" w:rsidRPr="00485D5E">
        <w:rPr>
          <w:b/>
          <w:sz w:val="26"/>
          <w:szCs w:val="26"/>
        </w:rPr>
        <w:t xml:space="preserve"> белорусских рублей, </w:t>
      </w:r>
      <w:r w:rsidR="00F6190E">
        <w:rPr>
          <w:b/>
          <w:sz w:val="26"/>
          <w:szCs w:val="26"/>
        </w:rPr>
        <w:t xml:space="preserve">    </w:t>
      </w:r>
      <w:r w:rsidR="008006B3" w:rsidRPr="00485D5E">
        <w:rPr>
          <w:b/>
          <w:sz w:val="26"/>
          <w:szCs w:val="26"/>
        </w:rPr>
        <w:t xml:space="preserve"> копеек)</w:t>
      </w:r>
      <w:r w:rsidR="008006B3" w:rsidRPr="00485D5E">
        <w:rPr>
          <w:sz w:val="26"/>
          <w:szCs w:val="26"/>
        </w:rPr>
        <w:t xml:space="preserve">, без НДС (упрощенная система налогообложения без уплаты НДС, согласно </w:t>
      </w:r>
      <w:r w:rsidR="008006B3" w:rsidRPr="00485D5E">
        <w:rPr>
          <w:rStyle w:val="word-wrapper"/>
          <w:sz w:val="26"/>
          <w:szCs w:val="26"/>
        </w:rPr>
        <w:t>подп. 6.3</w:t>
      </w:r>
      <w:r w:rsidR="008006B3" w:rsidRPr="00485D5E">
        <w:rPr>
          <w:rStyle w:val="fake-non-breaking-space"/>
          <w:rFonts w:eastAsia="Calibri"/>
          <w:sz w:val="26"/>
          <w:szCs w:val="26"/>
          <w:shd w:val="clear" w:color="auto" w:fill="FFFFFF"/>
        </w:rPr>
        <w:t> </w:t>
      </w:r>
      <w:r w:rsidR="008006B3" w:rsidRPr="00485D5E">
        <w:rPr>
          <w:rStyle w:val="word-wrapper"/>
          <w:sz w:val="26"/>
          <w:szCs w:val="26"/>
        </w:rPr>
        <w:t>и 6.4 п.6 ст. 327</w:t>
      </w:r>
      <w:r w:rsidR="008006B3" w:rsidRPr="00485D5E">
        <w:rPr>
          <w:sz w:val="26"/>
          <w:szCs w:val="26"/>
        </w:rPr>
        <w:t xml:space="preserve"> Налогового кодекса Республики Беларусь (Особенная часть)</w:t>
      </w:r>
      <w:r w:rsidR="008006B3" w:rsidRPr="00485D5E">
        <w:rPr>
          <w:sz w:val="24"/>
          <w:szCs w:val="24"/>
        </w:rPr>
        <w:t xml:space="preserve"> </w:t>
      </w:r>
      <w:r w:rsidR="009C6B48" w:rsidRPr="00485D5E">
        <w:rPr>
          <w:sz w:val="24"/>
          <w:szCs w:val="24"/>
        </w:rPr>
        <w:t xml:space="preserve">и </w:t>
      </w:r>
      <w:r w:rsidR="00373136" w:rsidRPr="00485D5E">
        <w:rPr>
          <w:sz w:val="24"/>
          <w:szCs w:val="24"/>
        </w:rPr>
        <w:t>согласована сторонами в протоколе согласования</w:t>
      </w:r>
      <w:proofErr w:type="gramEnd"/>
      <w:r w:rsidR="00373136" w:rsidRPr="00485D5E">
        <w:rPr>
          <w:sz w:val="24"/>
          <w:szCs w:val="24"/>
        </w:rPr>
        <w:t xml:space="preserve"> договорной цены (Приложение 4).</w:t>
      </w:r>
    </w:p>
    <w:p w:rsidR="00CF64AC" w:rsidRPr="00485D5E" w:rsidRDefault="00CF64AC" w:rsidP="00787232">
      <w:pPr>
        <w:pStyle w:val="ac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485D5E">
        <w:rPr>
          <w:rFonts w:eastAsia="Times New Roman"/>
          <w:sz w:val="24"/>
          <w:szCs w:val="24"/>
          <w:lang w:eastAsia="ru-RU"/>
        </w:rPr>
        <w:t>В общую стоимость работ на момент заключения Договора не входит:</w:t>
      </w:r>
    </w:p>
    <w:p w:rsidR="00CF64AC" w:rsidRPr="005E03D4" w:rsidRDefault="00CF64AC" w:rsidP="005E03D4">
      <w:pPr>
        <w:pStyle w:val="ac"/>
        <w:widowControl w:val="0"/>
        <w:numPr>
          <w:ilvl w:val="0"/>
          <w:numId w:val="8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5E03D4">
        <w:rPr>
          <w:rFonts w:eastAsia="Times New Roman"/>
          <w:sz w:val="24"/>
          <w:szCs w:val="24"/>
          <w:lang w:eastAsia="ru-RU"/>
        </w:rPr>
        <w:t>стоимость проведения государственной экспертизы;</w:t>
      </w:r>
    </w:p>
    <w:p w:rsidR="00CF64AC" w:rsidRPr="005E03D4" w:rsidRDefault="00CF64AC" w:rsidP="005E03D4">
      <w:pPr>
        <w:pStyle w:val="ac"/>
        <w:widowControl w:val="0"/>
        <w:numPr>
          <w:ilvl w:val="0"/>
          <w:numId w:val="8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5E03D4">
        <w:rPr>
          <w:rFonts w:eastAsia="Times New Roman"/>
          <w:sz w:val="24"/>
          <w:szCs w:val="24"/>
          <w:lang w:eastAsia="ru-RU"/>
        </w:rPr>
        <w:t>стоимость получения декларации</w:t>
      </w:r>
      <w:r w:rsidRPr="005E03D4">
        <w:rPr>
          <w:sz w:val="24"/>
          <w:szCs w:val="24"/>
        </w:rPr>
        <w:t xml:space="preserve"> о соответствии ПД требованиям технического </w:t>
      </w:r>
      <w:r w:rsidR="00393F12" w:rsidRPr="005E03D4">
        <w:rPr>
          <w:sz w:val="24"/>
          <w:szCs w:val="24"/>
        </w:rPr>
        <w:t>р</w:t>
      </w:r>
      <w:r w:rsidRPr="005E03D4">
        <w:rPr>
          <w:sz w:val="24"/>
          <w:szCs w:val="24"/>
        </w:rPr>
        <w:t>егламента;</w:t>
      </w:r>
    </w:p>
    <w:p w:rsidR="00CF64AC" w:rsidRPr="005E03D4" w:rsidRDefault="00CF64AC" w:rsidP="005E03D4">
      <w:pPr>
        <w:pStyle w:val="ac"/>
        <w:widowControl w:val="0"/>
        <w:numPr>
          <w:ilvl w:val="0"/>
          <w:numId w:val="8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5E03D4">
        <w:rPr>
          <w:rFonts w:eastAsia="Times New Roman"/>
          <w:sz w:val="24"/>
          <w:szCs w:val="24"/>
          <w:lang w:eastAsia="ru-RU"/>
        </w:rPr>
        <w:t>изготовление дополнительного экземпляра проектной документации.</w:t>
      </w:r>
    </w:p>
    <w:p w:rsidR="00393F12" w:rsidRDefault="00393F12" w:rsidP="00787232">
      <w:pPr>
        <w:pStyle w:val="ac"/>
        <w:widowControl w:val="0"/>
        <w:numPr>
          <w:ilvl w:val="1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Заказчик самостоятельно производит оплату услуг по проведению государственной экспертизы на основании заключенного договора между Заказчиком и органами государственной экспертизы.</w:t>
      </w:r>
    </w:p>
    <w:p w:rsidR="008062F9" w:rsidRDefault="008062F9" w:rsidP="00787232">
      <w:pPr>
        <w:pStyle w:val="ac"/>
        <w:widowControl w:val="0"/>
        <w:tabs>
          <w:tab w:val="left" w:pos="993"/>
        </w:tabs>
        <w:spacing w:line="240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Заказчик производит возмещение затрат Подрядчика по получению последним</w:t>
      </w:r>
      <w:r w:rsidRPr="00393F12">
        <w:rPr>
          <w:rFonts w:eastAsia="Times New Roman"/>
          <w:sz w:val="24"/>
          <w:szCs w:val="24"/>
          <w:lang w:eastAsia="ru-RU"/>
        </w:rPr>
        <w:t xml:space="preserve"> </w:t>
      </w:r>
      <w:r w:rsidRPr="00393F12">
        <w:rPr>
          <w:rFonts w:eastAsia="Times New Roman"/>
          <w:sz w:val="24"/>
          <w:szCs w:val="24"/>
          <w:lang w:eastAsia="ru-RU"/>
        </w:rPr>
        <w:lastRenderedPageBreak/>
        <w:t>декларации</w:t>
      </w:r>
      <w:r w:rsidRPr="00393F12">
        <w:rPr>
          <w:sz w:val="24"/>
          <w:szCs w:val="24"/>
        </w:rPr>
        <w:t xml:space="preserve"> о соответствии ПД требованиям технического регламента</w:t>
      </w:r>
      <w:r>
        <w:rPr>
          <w:sz w:val="24"/>
          <w:szCs w:val="24"/>
        </w:rPr>
        <w:t xml:space="preserve"> посредством подписания дополнительного соглашения с обязательным указанием порядка, стоимости и сроков возмещения затрат.</w:t>
      </w:r>
    </w:p>
    <w:p w:rsidR="00393F12" w:rsidRDefault="00393F12" w:rsidP="00787232">
      <w:pPr>
        <w:pStyle w:val="ac"/>
        <w:widowControl w:val="0"/>
        <w:numPr>
          <w:ilvl w:val="1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В случае получения отрицательного заключения государственной экспертизы по проектной документации Подрядчик возмещает Заказчику стоимость повторной экспертизы </w:t>
      </w:r>
      <w:r w:rsidR="00573FC2">
        <w:rPr>
          <w:rFonts w:eastAsia="Times New Roman"/>
          <w:sz w:val="24"/>
          <w:szCs w:val="24"/>
          <w:lang w:eastAsia="ru-RU"/>
        </w:rPr>
        <w:t>в течение 5 (пяти) банковских дней с момента получения Подрядчиком требования Заказчика.</w:t>
      </w:r>
    </w:p>
    <w:p w:rsidR="00A219E8" w:rsidRPr="00812ABE" w:rsidRDefault="00A219E8" w:rsidP="005E03D4">
      <w:pPr>
        <w:pStyle w:val="ConsPlusNormal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812ABE">
        <w:rPr>
          <w:sz w:val="24"/>
          <w:szCs w:val="24"/>
        </w:rPr>
        <w:t>Стоимость работ может быть изменена по соглашению Сторон посредством подписания дополнительного соглашения к договору в случаях:</w:t>
      </w:r>
    </w:p>
    <w:p w:rsidR="00A219E8" w:rsidRPr="00812ABE" w:rsidRDefault="00A219E8" w:rsidP="005E03D4">
      <w:pPr>
        <w:pStyle w:val="ConsPlusNormal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812ABE">
        <w:rPr>
          <w:sz w:val="24"/>
          <w:szCs w:val="24"/>
        </w:rPr>
        <w:t xml:space="preserve">изменения законодательства о </w:t>
      </w:r>
      <w:r w:rsidR="00812ABE" w:rsidRPr="00812ABE">
        <w:rPr>
          <w:sz w:val="24"/>
          <w:szCs w:val="24"/>
        </w:rPr>
        <w:t>налогообложении</w:t>
      </w:r>
      <w:r w:rsidRPr="00812ABE">
        <w:rPr>
          <w:sz w:val="24"/>
          <w:szCs w:val="24"/>
        </w:rPr>
        <w:t xml:space="preserve">, </w:t>
      </w:r>
      <w:r w:rsidR="00812ABE" w:rsidRPr="00812ABE">
        <w:rPr>
          <w:sz w:val="24"/>
          <w:szCs w:val="24"/>
        </w:rPr>
        <w:t xml:space="preserve">тарифах, </w:t>
      </w:r>
      <w:r w:rsidRPr="00812ABE">
        <w:rPr>
          <w:sz w:val="24"/>
          <w:szCs w:val="24"/>
        </w:rPr>
        <w:t xml:space="preserve">сборах, влекущего увеличение (уменьшение) затрат </w:t>
      </w:r>
      <w:r w:rsidR="00B702F7" w:rsidRPr="00812ABE">
        <w:rPr>
          <w:sz w:val="24"/>
          <w:szCs w:val="24"/>
        </w:rPr>
        <w:t>П</w:t>
      </w:r>
      <w:r w:rsidRPr="00812ABE">
        <w:rPr>
          <w:sz w:val="24"/>
          <w:szCs w:val="24"/>
        </w:rPr>
        <w:t xml:space="preserve">одрядчика при выполнении обязательств по настоящему </w:t>
      </w:r>
      <w:r w:rsidR="00812ABE" w:rsidRPr="00812ABE">
        <w:rPr>
          <w:sz w:val="24"/>
          <w:szCs w:val="24"/>
        </w:rPr>
        <w:t>Д</w:t>
      </w:r>
      <w:r w:rsidRPr="00812ABE">
        <w:rPr>
          <w:sz w:val="24"/>
          <w:szCs w:val="24"/>
        </w:rPr>
        <w:t>оговору;</w:t>
      </w:r>
    </w:p>
    <w:p w:rsidR="00A219E8" w:rsidRPr="00812ABE" w:rsidRDefault="00A219E8" w:rsidP="005E03D4">
      <w:pPr>
        <w:pStyle w:val="ConsPlusNormal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812ABE">
        <w:rPr>
          <w:sz w:val="24"/>
          <w:szCs w:val="24"/>
        </w:rPr>
        <w:t>внесения Заказчиком изменений в задание на проектирование, согласованную проектную документацию, исходные данные для выполнения работ;</w:t>
      </w:r>
    </w:p>
    <w:p w:rsidR="00812ABE" w:rsidRPr="00812ABE" w:rsidRDefault="00812ABE" w:rsidP="005E03D4">
      <w:pPr>
        <w:pStyle w:val="ConsPlusNormal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812ABE">
        <w:rPr>
          <w:sz w:val="24"/>
          <w:szCs w:val="24"/>
        </w:rPr>
        <w:t>при возникновении необходимости выполнения дополнительных работ, которые Заказчик и Подрядчик не могли предвидеть в момент заключения Договора;</w:t>
      </w:r>
    </w:p>
    <w:p w:rsidR="00A219E8" w:rsidRPr="00812ABE" w:rsidRDefault="00A219E8" w:rsidP="005E03D4">
      <w:pPr>
        <w:pStyle w:val="ConsPlusNormal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812ABE">
        <w:rPr>
          <w:sz w:val="24"/>
          <w:szCs w:val="24"/>
        </w:rPr>
        <w:t>получения в период выполнения проектных работ технических условий, архитектурно-планировочного задания, разрешения Министерства культуры на выполнение научно-исследовательских и проектных работ на материальных историко-культурных ценностях и иных документов государственных органов, требующих внесения изменений в задание на проектирование, согласованную проектную документацию, исходные данные для выполнения работ.</w:t>
      </w:r>
    </w:p>
    <w:p w:rsidR="00A219E8" w:rsidRDefault="00A219E8" w:rsidP="0078723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812ABE">
        <w:rPr>
          <w:sz w:val="24"/>
          <w:szCs w:val="24"/>
        </w:rPr>
        <w:t xml:space="preserve">В остальных случаях </w:t>
      </w:r>
      <w:r w:rsidRPr="00812ABE">
        <w:rPr>
          <w:sz w:val="24"/>
          <w:szCs w:val="24"/>
          <w:lang w:eastAsia="ru-RU"/>
        </w:rPr>
        <w:t xml:space="preserve">независимо от фактически выполненного </w:t>
      </w:r>
      <w:r w:rsidR="00B702F7" w:rsidRPr="00812ABE">
        <w:rPr>
          <w:sz w:val="24"/>
          <w:szCs w:val="24"/>
          <w:lang w:eastAsia="ru-RU"/>
        </w:rPr>
        <w:t>П</w:t>
      </w:r>
      <w:r w:rsidRPr="00812ABE">
        <w:rPr>
          <w:sz w:val="24"/>
          <w:szCs w:val="24"/>
          <w:lang w:eastAsia="ru-RU"/>
        </w:rPr>
        <w:t xml:space="preserve">одрядчиком объема работ цена </w:t>
      </w:r>
      <w:r w:rsidR="003A3FC9" w:rsidRPr="00812ABE">
        <w:rPr>
          <w:sz w:val="24"/>
          <w:szCs w:val="24"/>
          <w:lang w:eastAsia="ru-RU"/>
        </w:rPr>
        <w:t>изменению не подлежит</w:t>
      </w:r>
      <w:r w:rsidRPr="00812ABE">
        <w:rPr>
          <w:sz w:val="24"/>
          <w:szCs w:val="24"/>
          <w:lang w:eastAsia="ru-RU"/>
        </w:rPr>
        <w:t>.</w:t>
      </w:r>
    </w:p>
    <w:p w:rsidR="00C42D01" w:rsidRDefault="00C42D01" w:rsidP="005E03D4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случае не</w:t>
      </w:r>
      <w:r w:rsidR="00351AA4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подписания дополнительного соглашения и отсутствия письменного отказа Сторон от выполнения дополнительных работ, указанные работы считаются согласованными Сторонами и подлежат выполнению в счет договорной цены, согласованной в </w:t>
      </w:r>
      <w:proofErr w:type="spellStart"/>
      <w:r>
        <w:rPr>
          <w:sz w:val="24"/>
          <w:szCs w:val="24"/>
          <w:lang w:eastAsia="ru-RU"/>
        </w:rPr>
        <w:t>п.п</w:t>
      </w:r>
      <w:proofErr w:type="spellEnd"/>
      <w:r>
        <w:rPr>
          <w:sz w:val="24"/>
          <w:szCs w:val="24"/>
          <w:lang w:eastAsia="ru-RU"/>
        </w:rPr>
        <w:t>. 4.1. настоящего Договора.</w:t>
      </w:r>
    </w:p>
    <w:p w:rsidR="00EF2B34" w:rsidRDefault="00EF2B34" w:rsidP="005E03D4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5E03D4">
        <w:rPr>
          <w:sz w:val="24"/>
          <w:szCs w:val="24"/>
          <w:lang w:eastAsia="ru-RU"/>
        </w:rPr>
        <w:t>При срыве по вине Подрядчика предусмотренных настоящим Договором сроков выполнения проектных работ, выполненные работы после истечения установленного договором срока оплачиваются по ценам, действовавшим на установленную Договором дату их окончания.</w:t>
      </w:r>
    </w:p>
    <w:p w:rsidR="00812ABE" w:rsidRPr="005E03D4" w:rsidRDefault="00812ABE" w:rsidP="005E03D4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5E03D4">
        <w:rPr>
          <w:sz w:val="24"/>
          <w:szCs w:val="24"/>
          <w:lang w:eastAsia="ru-RU"/>
        </w:rPr>
        <w:t>Основанием для расчетов за результаты работ являются подписанные представителями Заказчика и Подрядчика акты сдачи-приемки выполненных проектных и изыскательских работ, их видов (этапов) в соответствии с календарным планом.</w:t>
      </w:r>
    </w:p>
    <w:p w:rsidR="00A219E8" w:rsidRDefault="00A219E8" w:rsidP="005E03D4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proofErr w:type="gramStart"/>
      <w:r w:rsidRPr="005E03D4">
        <w:rPr>
          <w:sz w:val="24"/>
          <w:szCs w:val="24"/>
        </w:rPr>
        <w:t xml:space="preserve">Оплата проектных работ производится </w:t>
      </w:r>
      <w:r w:rsidR="00C42D01" w:rsidRPr="005E03D4">
        <w:rPr>
          <w:sz w:val="24"/>
          <w:szCs w:val="24"/>
        </w:rPr>
        <w:t xml:space="preserve">Заказчиком </w:t>
      </w:r>
      <w:r w:rsidRPr="003647A6">
        <w:rPr>
          <w:sz w:val="24"/>
          <w:szCs w:val="24"/>
        </w:rPr>
        <w:t>на основании акта сдачи-приемки проектных работ в размере 100% общей стоимости работ в течение</w:t>
      </w:r>
      <w:r w:rsidR="005E03D4" w:rsidRPr="003647A6">
        <w:rPr>
          <w:sz w:val="24"/>
          <w:szCs w:val="24"/>
        </w:rPr>
        <w:t xml:space="preserve"> </w:t>
      </w:r>
      <w:r w:rsidR="00F6190E">
        <w:rPr>
          <w:sz w:val="24"/>
          <w:szCs w:val="24"/>
        </w:rPr>
        <w:t>____</w:t>
      </w:r>
      <w:r w:rsidR="005E03D4" w:rsidRPr="003647A6">
        <w:rPr>
          <w:bCs/>
          <w:sz w:val="24"/>
          <w:szCs w:val="24"/>
          <w:lang w:val="be-BY"/>
        </w:rPr>
        <w:t xml:space="preserve"> (</w:t>
      </w:r>
      <w:r w:rsidR="00F6190E">
        <w:rPr>
          <w:bCs/>
          <w:sz w:val="24"/>
          <w:szCs w:val="24"/>
          <w:lang w:val="be-BY"/>
        </w:rPr>
        <w:t>_________</w:t>
      </w:r>
      <w:r w:rsidR="005E03D4" w:rsidRPr="003647A6">
        <w:rPr>
          <w:bCs/>
          <w:sz w:val="24"/>
          <w:szCs w:val="24"/>
          <w:lang w:val="be-BY"/>
        </w:rPr>
        <w:t>)</w:t>
      </w:r>
      <w:r w:rsidR="005E03D4" w:rsidRPr="003647A6">
        <w:rPr>
          <w:sz w:val="24"/>
          <w:szCs w:val="24"/>
        </w:rPr>
        <w:t xml:space="preserve"> </w:t>
      </w:r>
      <w:r w:rsidRPr="003647A6">
        <w:rPr>
          <w:sz w:val="24"/>
          <w:szCs w:val="24"/>
        </w:rPr>
        <w:t xml:space="preserve">банковских дней с момента </w:t>
      </w:r>
      <w:r w:rsidR="00C42D01" w:rsidRPr="003647A6">
        <w:rPr>
          <w:sz w:val="24"/>
          <w:szCs w:val="24"/>
        </w:rPr>
        <w:t xml:space="preserve">получения положительного заключения органа по государственной экспертизе и </w:t>
      </w:r>
      <w:r w:rsidRPr="003647A6">
        <w:rPr>
          <w:sz w:val="24"/>
          <w:szCs w:val="24"/>
        </w:rPr>
        <w:t>подписания акта сдачи-приемки про</w:t>
      </w:r>
      <w:r w:rsidR="00E627EA" w:rsidRPr="003647A6">
        <w:rPr>
          <w:sz w:val="24"/>
          <w:szCs w:val="24"/>
        </w:rPr>
        <w:t>ектных работ с учетом передачи</w:t>
      </w:r>
      <w:r w:rsidR="00373136" w:rsidRPr="003647A6">
        <w:rPr>
          <w:sz w:val="24"/>
          <w:szCs w:val="24"/>
        </w:rPr>
        <w:t xml:space="preserve"> </w:t>
      </w:r>
      <w:r w:rsidR="002F3451" w:rsidRPr="003647A6">
        <w:rPr>
          <w:sz w:val="24"/>
          <w:szCs w:val="24"/>
        </w:rPr>
        <w:t>ПД</w:t>
      </w:r>
      <w:r w:rsidR="00C42D01" w:rsidRPr="003647A6">
        <w:rPr>
          <w:sz w:val="24"/>
          <w:szCs w:val="24"/>
        </w:rPr>
        <w:t xml:space="preserve"> на бумажном носителе и </w:t>
      </w:r>
      <w:r w:rsidR="00373136" w:rsidRPr="003647A6">
        <w:rPr>
          <w:sz w:val="24"/>
          <w:szCs w:val="24"/>
        </w:rPr>
        <w:t>в электронном виде в формат</w:t>
      </w:r>
      <w:r w:rsidR="00C42D01" w:rsidRPr="003647A6">
        <w:rPr>
          <w:sz w:val="24"/>
          <w:szCs w:val="24"/>
        </w:rPr>
        <w:t>е</w:t>
      </w:r>
      <w:r w:rsidR="00373136" w:rsidRPr="003647A6">
        <w:rPr>
          <w:sz w:val="24"/>
          <w:szCs w:val="24"/>
        </w:rPr>
        <w:t xml:space="preserve"> </w:t>
      </w:r>
      <w:r w:rsidR="00C42D01" w:rsidRPr="003647A6">
        <w:rPr>
          <w:sz w:val="24"/>
          <w:szCs w:val="24"/>
        </w:rPr>
        <w:t>(</w:t>
      </w:r>
      <w:proofErr w:type="spellStart"/>
      <w:r w:rsidR="00373136" w:rsidRPr="003647A6">
        <w:rPr>
          <w:sz w:val="24"/>
          <w:szCs w:val="24"/>
          <w:lang w:val="en-US"/>
        </w:rPr>
        <w:t>pdf</w:t>
      </w:r>
      <w:proofErr w:type="spellEnd"/>
      <w:r w:rsidR="001C5B04" w:rsidRPr="003647A6">
        <w:rPr>
          <w:sz w:val="24"/>
          <w:szCs w:val="24"/>
        </w:rPr>
        <w:t xml:space="preserve"> </w:t>
      </w:r>
      <w:r w:rsidR="001C5B04" w:rsidRPr="005E03D4">
        <w:rPr>
          <w:sz w:val="24"/>
          <w:szCs w:val="24"/>
        </w:rPr>
        <w:t xml:space="preserve">и </w:t>
      </w:r>
      <w:proofErr w:type="spellStart"/>
      <w:r w:rsidR="001C5B04" w:rsidRPr="005E03D4">
        <w:rPr>
          <w:sz w:val="24"/>
          <w:szCs w:val="24"/>
          <w:lang w:val="en-US"/>
        </w:rPr>
        <w:t>CiC</w:t>
      </w:r>
      <w:proofErr w:type="spellEnd"/>
      <w:r w:rsidR="00C42D01" w:rsidRPr="005E03D4">
        <w:rPr>
          <w:sz w:val="24"/>
          <w:szCs w:val="24"/>
        </w:rPr>
        <w:t>), а также</w:t>
      </w:r>
      <w:r w:rsidR="00E627EA" w:rsidRPr="005E03D4">
        <w:rPr>
          <w:sz w:val="24"/>
          <w:szCs w:val="24"/>
        </w:rPr>
        <w:t xml:space="preserve"> декларацию о соответствии </w:t>
      </w:r>
      <w:r w:rsidR="00930C16" w:rsidRPr="005E03D4">
        <w:rPr>
          <w:sz w:val="24"/>
          <w:szCs w:val="24"/>
        </w:rPr>
        <w:t>по акту приема-передачи</w:t>
      </w:r>
      <w:proofErr w:type="gramEnd"/>
      <w:r w:rsidR="00930C16" w:rsidRPr="005E03D4">
        <w:rPr>
          <w:sz w:val="24"/>
          <w:szCs w:val="24"/>
        </w:rPr>
        <w:t xml:space="preserve"> (накладной).</w:t>
      </w:r>
    </w:p>
    <w:p w:rsidR="00EF2B34" w:rsidRPr="003647A6" w:rsidRDefault="00EF2B34" w:rsidP="005E03D4">
      <w:pPr>
        <w:pStyle w:val="ac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5E03D4">
        <w:rPr>
          <w:sz w:val="24"/>
          <w:szCs w:val="24"/>
        </w:rPr>
        <w:t xml:space="preserve">Дополнительные работы, не предусмотренные приложением 1 и инициированные </w:t>
      </w:r>
      <w:r w:rsidRPr="003647A6">
        <w:rPr>
          <w:sz w:val="24"/>
          <w:szCs w:val="24"/>
        </w:rPr>
        <w:t xml:space="preserve">Заказчиком, оплачиваются отдельно на основании подписанного Сторонами в порядке, установленном в </w:t>
      </w:r>
      <w:proofErr w:type="spellStart"/>
      <w:r w:rsidRPr="003647A6">
        <w:rPr>
          <w:sz w:val="24"/>
          <w:szCs w:val="24"/>
        </w:rPr>
        <w:t>п.п</w:t>
      </w:r>
      <w:proofErr w:type="spellEnd"/>
      <w:r w:rsidRPr="003647A6">
        <w:rPr>
          <w:sz w:val="24"/>
          <w:szCs w:val="24"/>
        </w:rPr>
        <w:t>. 4.5.-4.6. настоящего Договора, дополнительного соглашения к настоящему Договору и актов</w:t>
      </w:r>
      <w:r w:rsidR="001C5B04" w:rsidRPr="003647A6">
        <w:rPr>
          <w:sz w:val="24"/>
          <w:szCs w:val="24"/>
        </w:rPr>
        <w:t xml:space="preserve"> сдачи-приемки проектных работ, в порядке, предусмотренном </w:t>
      </w:r>
      <w:proofErr w:type="spellStart"/>
      <w:r w:rsidR="001C5B04" w:rsidRPr="003647A6">
        <w:rPr>
          <w:sz w:val="24"/>
          <w:szCs w:val="24"/>
        </w:rPr>
        <w:t>п.п</w:t>
      </w:r>
      <w:proofErr w:type="spellEnd"/>
      <w:r w:rsidR="001C5B04" w:rsidRPr="003647A6">
        <w:rPr>
          <w:sz w:val="24"/>
          <w:szCs w:val="24"/>
        </w:rPr>
        <w:t>. 4.</w:t>
      </w:r>
      <w:r w:rsidR="002254EA" w:rsidRPr="003647A6">
        <w:rPr>
          <w:sz w:val="24"/>
          <w:szCs w:val="24"/>
        </w:rPr>
        <w:t>9</w:t>
      </w:r>
      <w:r w:rsidR="001C5B04" w:rsidRPr="003647A6">
        <w:rPr>
          <w:sz w:val="24"/>
          <w:szCs w:val="24"/>
        </w:rPr>
        <w:t>. настоящего Договора.</w:t>
      </w:r>
    </w:p>
    <w:p w:rsidR="001C5B04" w:rsidRDefault="001C5B04" w:rsidP="002254EA">
      <w:pPr>
        <w:pStyle w:val="ac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2254EA">
        <w:rPr>
          <w:sz w:val="24"/>
          <w:szCs w:val="24"/>
        </w:rPr>
        <w:t>Работы, выполненные некачественно по вине Подрядчика, не подлежат оплате до устранения выявленных недостатков в сроки, согласованные Сторонами.</w:t>
      </w:r>
    </w:p>
    <w:p w:rsidR="001C5B04" w:rsidRDefault="001C5B04" w:rsidP="002254EA">
      <w:pPr>
        <w:pStyle w:val="ac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2254EA">
        <w:rPr>
          <w:sz w:val="24"/>
          <w:szCs w:val="24"/>
          <w:lang w:eastAsia="ru-RU"/>
        </w:rPr>
        <w:t>Расчеты за работы, выполненные по вине Подрядчика позже сроков, установленных в календарном плане, осуществляются в размере их стоимости, установленной в календарном плане.</w:t>
      </w:r>
    </w:p>
    <w:p w:rsidR="001C5B04" w:rsidRPr="003647A6" w:rsidRDefault="001C5B04" w:rsidP="002254EA">
      <w:pPr>
        <w:pStyle w:val="ac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2254EA">
        <w:rPr>
          <w:sz w:val="24"/>
          <w:szCs w:val="24"/>
        </w:rPr>
        <w:t xml:space="preserve">В случае </w:t>
      </w:r>
      <w:r w:rsidR="00663187" w:rsidRPr="002254EA">
        <w:rPr>
          <w:sz w:val="24"/>
          <w:szCs w:val="24"/>
        </w:rPr>
        <w:t xml:space="preserve">досрочного расторжения договора, </w:t>
      </w:r>
      <w:r w:rsidRPr="002254EA">
        <w:rPr>
          <w:sz w:val="24"/>
          <w:szCs w:val="24"/>
        </w:rPr>
        <w:t>приостановления или прекращения по требованию Заказчика работ, не</w:t>
      </w:r>
      <w:r w:rsidR="00663187" w:rsidRPr="002254EA">
        <w:rPr>
          <w:sz w:val="24"/>
          <w:szCs w:val="24"/>
        </w:rPr>
        <w:t xml:space="preserve"> </w:t>
      </w:r>
      <w:r w:rsidRPr="002254EA">
        <w:rPr>
          <w:sz w:val="24"/>
          <w:szCs w:val="24"/>
        </w:rPr>
        <w:t xml:space="preserve">связанных с нарушением Подрядчиком обязательств, предусмотренных договором, фактически выполненные работы, их виды (этапы) подлежат </w:t>
      </w:r>
      <w:r w:rsidRPr="002254EA">
        <w:rPr>
          <w:sz w:val="24"/>
          <w:szCs w:val="24"/>
        </w:rPr>
        <w:lastRenderedPageBreak/>
        <w:t xml:space="preserve">оплате в течение </w:t>
      </w:r>
      <w:r w:rsidR="008D4ACC">
        <w:rPr>
          <w:sz w:val="24"/>
          <w:szCs w:val="24"/>
        </w:rPr>
        <w:t>____</w:t>
      </w:r>
      <w:r w:rsidRPr="002254EA">
        <w:rPr>
          <w:sz w:val="24"/>
          <w:szCs w:val="24"/>
        </w:rPr>
        <w:t xml:space="preserve"> (</w:t>
      </w:r>
      <w:r w:rsidR="008D4ACC">
        <w:rPr>
          <w:sz w:val="24"/>
          <w:szCs w:val="24"/>
        </w:rPr>
        <w:t>_______</w:t>
      </w:r>
      <w:bookmarkStart w:id="3" w:name="_GoBack"/>
      <w:bookmarkEnd w:id="3"/>
      <w:r w:rsidRPr="002254EA">
        <w:rPr>
          <w:sz w:val="24"/>
          <w:szCs w:val="24"/>
        </w:rPr>
        <w:t xml:space="preserve">) банковских дней со дня подписания акта сдачи-приемки незавершенных выполненных проектных и изыскательских работ, их видов (этапов). </w:t>
      </w:r>
      <w:r w:rsidRPr="00244BD9">
        <w:rPr>
          <w:sz w:val="24"/>
          <w:szCs w:val="24"/>
        </w:rPr>
        <w:t>Указанный акт представляется вместе с изготовленной прое</w:t>
      </w:r>
      <w:r w:rsidR="003647A6">
        <w:rPr>
          <w:sz w:val="24"/>
          <w:szCs w:val="24"/>
        </w:rPr>
        <w:t>ктной документацией не позднее 7</w:t>
      </w:r>
      <w:r w:rsidRPr="00244BD9">
        <w:rPr>
          <w:sz w:val="24"/>
          <w:szCs w:val="24"/>
        </w:rPr>
        <w:t xml:space="preserve"> (</w:t>
      </w:r>
      <w:r w:rsidR="003647A6">
        <w:rPr>
          <w:sz w:val="24"/>
          <w:szCs w:val="24"/>
        </w:rPr>
        <w:t>семи</w:t>
      </w:r>
      <w:r w:rsidRPr="00244BD9">
        <w:rPr>
          <w:sz w:val="24"/>
          <w:szCs w:val="24"/>
        </w:rPr>
        <w:t xml:space="preserve">) рабочих дней с момента расторжения (приостановления) договора. </w:t>
      </w:r>
      <w:r w:rsidRPr="003647A6">
        <w:rPr>
          <w:sz w:val="24"/>
          <w:szCs w:val="24"/>
        </w:rPr>
        <w:t>Проектная документация, представленная позже, Заказчиком не принимается и оплате им не подлежит, как изготовленная после расторжения (приостановления) договора.</w:t>
      </w:r>
    </w:p>
    <w:p w:rsidR="00393F12" w:rsidRPr="002254EA" w:rsidRDefault="00393F12" w:rsidP="002254EA">
      <w:pPr>
        <w:pStyle w:val="ac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2254EA">
        <w:rPr>
          <w:sz w:val="24"/>
          <w:szCs w:val="24"/>
        </w:rPr>
        <w:t>Источник финансирования – собственные средства Заказчика.</w:t>
      </w:r>
    </w:p>
    <w:p w:rsidR="00393F12" w:rsidRPr="00983FD1" w:rsidRDefault="00393F12" w:rsidP="00787232">
      <w:pPr>
        <w:pStyle w:val="ConsPlusNormal"/>
        <w:tabs>
          <w:tab w:val="left" w:pos="993"/>
        </w:tabs>
        <w:jc w:val="both"/>
        <w:rPr>
          <w:color w:val="FF0000"/>
          <w:sz w:val="24"/>
          <w:szCs w:val="24"/>
        </w:rPr>
      </w:pPr>
    </w:p>
    <w:p w:rsidR="003B693A" w:rsidRPr="008F60CB" w:rsidRDefault="003B693A" w:rsidP="00787232">
      <w:pPr>
        <w:pStyle w:val="ConsPlusNormal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8F60CB">
        <w:rPr>
          <w:b/>
          <w:sz w:val="24"/>
          <w:szCs w:val="24"/>
        </w:rPr>
        <w:t>ПОРЯДОК СДАЧИ И ПРИЕМКИ РАБОТ.</w:t>
      </w:r>
    </w:p>
    <w:p w:rsidR="00796E5C" w:rsidRPr="008F60CB" w:rsidRDefault="00AE10E0" w:rsidP="00787232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proofErr w:type="gramStart"/>
      <w:r w:rsidRPr="008F60CB">
        <w:rPr>
          <w:sz w:val="24"/>
          <w:szCs w:val="24"/>
          <w:lang w:eastAsia="ru-RU"/>
        </w:rPr>
        <w:t>П</w:t>
      </w:r>
      <w:r w:rsidR="00092A60" w:rsidRPr="008F60CB">
        <w:rPr>
          <w:sz w:val="24"/>
          <w:szCs w:val="24"/>
          <w:lang w:eastAsia="ru-RU"/>
        </w:rPr>
        <w:t>о завершению проектирования, п</w:t>
      </w:r>
      <w:r w:rsidRPr="008F60CB">
        <w:rPr>
          <w:sz w:val="24"/>
          <w:szCs w:val="24"/>
          <w:lang w:eastAsia="ru-RU"/>
        </w:rPr>
        <w:t xml:space="preserve">еред подачей </w:t>
      </w:r>
      <w:r w:rsidR="00092A60" w:rsidRPr="008F60CB">
        <w:rPr>
          <w:sz w:val="24"/>
          <w:szCs w:val="24"/>
          <w:lang w:eastAsia="ru-RU"/>
        </w:rPr>
        <w:t>разработанной</w:t>
      </w:r>
      <w:r w:rsidR="00796E5C" w:rsidRPr="008F60CB">
        <w:rPr>
          <w:sz w:val="24"/>
          <w:szCs w:val="24"/>
          <w:lang w:eastAsia="ru-RU"/>
        </w:rPr>
        <w:t xml:space="preserve"> </w:t>
      </w:r>
      <w:r w:rsidR="00092A60" w:rsidRPr="008F60CB">
        <w:rPr>
          <w:sz w:val="24"/>
          <w:szCs w:val="24"/>
          <w:lang w:eastAsia="ru-RU"/>
        </w:rPr>
        <w:t>проектно-сметной документации</w:t>
      </w:r>
      <w:r w:rsidRPr="008F60CB">
        <w:rPr>
          <w:sz w:val="24"/>
          <w:szCs w:val="24"/>
          <w:lang w:eastAsia="ru-RU"/>
        </w:rPr>
        <w:t xml:space="preserve"> в </w:t>
      </w:r>
      <w:r w:rsidR="00092A60" w:rsidRPr="008F60CB">
        <w:rPr>
          <w:sz w:val="24"/>
          <w:szCs w:val="24"/>
          <w:lang w:eastAsia="ru-RU"/>
        </w:rPr>
        <w:t xml:space="preserve">органы </w:t>
      </w:r>
      <w:r w:rsidRPr="008F60CB">
        <w:rPr>
          <w:sz w:val="24"/>
          <w:szCs w:val="24"/>
          <w:lang w:eastAsia="ru-RU"/>
        </w:rPr>
        <w:t>гос</w:t>
      </w:r>
      <w:r w:rsidR="00092A60" w:rsidRPr="008F60CB">
        <w:rPr>
          <w:sz w:val="24"/>
          <w:szCs w:val="24"/>
          <w:lang w:eastAsia="ru-RU"/>
        </w:rPr>
        <w:t>ударственной экспертизы</w:t>
      </w:r>
      <w:r w:rsidRPr="008F60CB">
        <w:rPr>
          <w:sz w:val="24"/>
          <w:szCs w:val="24"/>
          <w:lang w:eastAsia="ru-RU"/>
        </w:rPr>
        <w:t xml:space="preserve">, Подрядчик передаёт Заказчику </w:t>
      </w:r>
      <w:r w:rsidR="00796E5C" w:rsidRPr="008F60CB">
        <w:rPr>
          <w:sz w:val="24"/>
          <w:szCs w:val="24"/>
          <w:lang w:eastAsia="ru-RU"/>
        </w:rPr>
        <w:t xml:space="preserve">по накладной </w:t>
      </w:r>
      <w:r w:rsidR="00200E26" w:rsidRPr="008F60CB">
        <w:rPr>
          <w:sz w:val="24"/>
          <w:szCs w:val="24"/>
          <w:lang w:eastAsia="ru-RU"/>
        </w:rPr>
        <w:t>1 (</w:t>
      </w:r>
      <w:r w:rsidRPr="008F60CB">
        <w:rPr>
          <w:sz w:val="24"/>
          <w:szCs w:val="24"/>
          <w:lang w:eastAsia="ru-RU"/>
        </w:rPr>
        <w:t>один</w:t>
      </w:r>
      <w:r w:rsidR="00200E26" w:rsidRPr="008F60CB">
        <w:rPr>
          <w:sz w:val="24"/>
          <w:szCs w:val="24"/>
          <w:lang w:eastAsia="ru-RU"/>
        </w:rPr>
        <w:t>)</w:t>
      </w:r>
      <w:r w:rsidRPr="008F60CB">
        <w:rPr>
          <w:sz w:val="24"/>
          <w:szCs w:val="24"/>
          <w:lang w:eastAsia="ru-RU"/>
        </w:rPr>
        <w:t xml:space="preserve"> </w:t>
      </w:r>
      <w:r w:rsidR="00A54852" w:rsidRPr="008F60CB">
        <w:rPr>
          <w:sz w:val="24"/>
          <w:szCs w:val="24"/>
          <w:lang w:eastAsia="ru-RU"/>
        </w:rPr>
        <w:t xml:space="preserve">предварительный </w:t>
      </w:r>
      <w:r w:rsidRPr="008F60CB">
        <w:rPr>
          <w:sz w:val="24"/>
          <w:szCs w:val="24"/>
          <w:lang w:eastAsia="ru-RU"/>
        </w:rPr>
        <w:t xml:space="preserve">экземпляр </w:t>
      </w:r>
      <w:r w:rsidR="00A54852" w:rsidRPr="008F60CB">
        <w:rPr>
          <w:sz w:val="24"/>
          <w:szCs w:val="24"/>
          <w:lang w:eastAsia="ru-RU"/>
        </w:rPr>
        <w:t>готовой проектной документации</w:t>
      </w:r>
      <w:r w:rsidR="00796E5C" w:rsidRPr="008F60CB">
        <w:rPr>
          <w:sz w:val="24"/>
          <w:szCs w:val="24"/>
          <w:lang w:eastAsia="ru-RU"/>
        </w:rPr>
        <w:t xml:space="preserve"> на бумажном носителе и </w:t>
      </w:r>
      <w:r w:rsidR="00092A60" w:rsidRPr="008F60CB">
        <w:rPr>
          <w:sz w:val="24"/>
          <w:szCs w:val="24"/>
          <w:lang w:eastAsia="ru-RU"/>
        </w:rPr>
        <w:t xml:space="preserve">1 (один) экземпляр проекта на </w:t>
      </w:r>
      <w:r w:rsidR="00796E5C" w:rsidRPr="008F60CB">
        <w:rPr>
          <w:sz w:val="24"/>
          <w:szCs w:val="24"/>
          <w:lang w:eastAsia="ru-RU"/>
        </w:rPr>
        <w:t>электронном носителе</w:t>
      </w:r>
      <w:r w:rsidRPr="008F60CB">
        <w:rPr>
          <w:sz w:val="24"/>
          <w:szCs w:val="24"/>
          <w:lang w:eastAsia="ru-RU"/>
        </w:rPr>
        <w:t xml:space="preserve"> (в формате </w:t>
      </w:r>
      <w:r w:rsidRPr="008F60CB">
        <w:rPr>
          <w:sz w:val="24"/>
          <w:szCs w:val="24"/>
          <w:lang w:val="en-US" w:eastAsia="ru-RU"/>
        </w:rPr>
        <w:t>PDF</w:t>
      </w:r>
      <w:r w:rsidR="00FE4351" w:rsidRPr="008F60CB">
        <w:rPr>
          <w:sz w:val="24"/>
          <w:szCs w:val="24"/>
          <w:lang w:eastAsia="ru-RU"/>
        </w:rPr>
        <w:t xml:space="preserve"> и </w:t>
      </w:r>
      <w:proofErr w:type="spellStart"/>
      <w:r w:rsidR="00FE4351" w:rsidRPr="008F60CB">
        <w:rPr>
          <w:sz w:val="24"/>
          <w:szCs w:val="24"/>
          <w:lang w:val="en-US" w:eastAsia="ru-RU"/>
        </w:rPr>
        <w:t>CiC</w:t>
      </w:r>
      <w:proofErr w:type="spellEnd"/>
      <w:r w:rsidRPr="008F60CB">
        <w:rPr>
          <w:sz w:val="24"/>
          <w:szCs w:val="24"/>
          <w:lang w:eastAsia="ru-RU"/>
        </w:rPr>
        <w:t>) д</w:t>
      </w:r>
      <w:r w:rsidR="00E627EA" w:rsidRPr="008F60CB">
        <w:rPr>
          <w:sz w:val="24"/>
          <w:szCs w:val="24"/>
          <w:lang w:eastAsia="ru-RU"/>
        </w:rPr>
        <w:t xml:space="preserve">ля проведения </w:t>
      </w:r>
      <w:r w:rsidR="00200E26" w:rsidRPr="008F60CB">
        <w:rPr>
          <w:sz w:val="24"/>
          <w:szCs w:val="24"/>
          <w:lang w:eastAsia="ru-RU"/>
        </w:rPr>
        <w:t>З</w:t>
      </w:r>
      <w:r w:rsidR="00092A60" w:rsidRPr="008F60CB">
        <w:rPr>
          <w:sz w:val="24"/>
          <w:szCs w:val="24"/>
          <w:lang w:eastAsia="ru-RU"/>
        </w:rPr>
        <w:t>аказчиком</w:t>
      </w:r>
      <w:r w:rsidR="00200E26" w:rsidRPr="008F60CB">
        <w:rPr>
          <w:sz w:val="24"/>
          <w:szCs w:val="24"/>
          <w:lang w:eastAsia="ru-RU"/>
        </w:rPr>
        <w:t xml:space="preserve"> </w:t>
      </w:r>
      <w:r w:rsidR="00E627EA" w:rsidRPr="008F60CB">
        <w:rPr>
          <w:sz w:val="24"/>
          <w:szCs w:val="24"/>
          <w:lang w:eastAsia="ru-RU"/>
        </w:rPr>
        <w:t>внутренней экспертизы проекта</w:t>
      </w:r>
      <w:r w:rsidR="00A54852" w:rsidRPr="008F60CB">
        <w:rPr>
          <w:sz w:val="24"/>
          <w:szCs w:val="24"/>
          <w:lang w:eastAsia="ru-RU"/>
        </w:rPr>
        <w:t>, в том числе согласования или предъявления замечаний</w:t>
      </w:r>
      <w:r w:rsidR="00796E5C" w:rsidRPr="008F60CB">
        <w:rPr>
          <w:sz w:val="24"/>
          <w:szCs w:val="24"/>
          <w:lang w:eastAsia="ru-RU"/>
        </w:rPr>
        <w:t>.</w:t>
      </w:r>
      <w:r w:rsidR="00200E26" w:rsidRPr="008F60CB">
        <w:rPr>
          <w:sz w:val="24"/>
          <w:szCs w:val="24"/>
          <w:lang w:eastAsia="ru-RU"/>
        </w:rPr>
        <w:t xml:space="preserve"> </w:t>
      </w:r>
      <w:proofErr w:type="gramEnd"/>
    </w:p>
    <w:p w:rsidR="004C321A" w:rsidRPr="008F60CB" w:rsidRDefault="00963689" w:rsidP="00963689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b/>
          <w:sz w:val="24"/>
          <w:szCs w:val="24"/>
          <w:lang w:eastAsia="ru-RU"/>
        </w:rPr>
      </w:pPr>
      <w:proofErr w:type="gramStart"/>
      <w:r w:rsidRPr="008F60CB">
        <w:rPr>
          <w:sz w:val="24"/>
          <w:szCs w:val="24"/>
          <w:lang w:eastAsia="ru-RU"/>
        </w:rPr>
        <w:t xml:space="preserve">Заказчик в течение 3 (трех) рабочих дней после письменного согласования предварительного экземпляра проектной документации </w:t>
      </w:r>
      <w:r w:rsidRPr="008F60CB">
        <w:rPr>
          <w:sz w:val="24"/>
          <w:szCs w:val="24"/>
        </w:rPr>
        <w:t>представляет исполнителю государственной экспертизы заявление о проведении государственной экспертизы и выдаче заключ</w:t>
      </w:r>
      <w:r w:rsidR="003647A6" w:rsidRPr="008F60CB">
        <w:rPr>
          <w:sz w:val="24"/>
          <w:szCs w:val="24"/>
        </w:rPr>
        <w:t xml:space="preserve">ения государственной экспертизы, а </w:t>
      </w:r>
      <w:r w:rsidR="00C6168D" w:rsidRPr="008F60CB">
        <w:rPr>
          <w:sz w:val="24"/>
          <w:szCs w:val="24"/>
          <w:lang w:eastAsia="ru-RU"/>
        </w:rPr>
        <w:t xml:space="preserve">Подрядчик на основании выданной Заказчиком доверенности предоставляет (подает) от имени Заказчика в органы государственной экспертизы </w:t>
      </w:r>
      <w:r w:rsidR="008F60CB" w:rsidRPr="008F60CB">
        <w:rPr>
          <w:sz w:val="24"/>
          <w:szCs w:val="24"/>
          <w:lang w:eastAsia="ru-RU"/>
        </w:rPr>
        <w:t>документы, являющих</w:t>
      </w:r>
      <w:r w:rsidR="003647A6" w:rsidRPr="008F60CB">
        <w:rPr>
          <w:sz w:val="24"/>
          <w:szCs w:val="24"/>
          <w:lang w:eastAsia="ru-RU"/>
        </w:rPr>
        <w:t xml:space="preserve">ся приложением к вышеуказанному заявлению и </w:t>
      </w:r>
      <w:r w:rsidR="003647A6" w:rsidRPr="008F60CB">
        <w:rPr>
          <w:sz w:val="24"/>
          <w:szCs w:val="24"/>
        </w:rPr>
        <w:t>предусмотренны</w:t>
      </w:r>
      <w:r w:rsidR="008F60CB" w:rsidRPr="008F60CB">
        <w:rPr>
          <w:sz w:val="24"/>
          <w:szCs w:val="24"/>
        </w:rPr>
        <w:t>х</w:t>
      </w:r>
      <w:r w:rsidR="003647A6" w:rsidRPr="008F60CB">
        <w:rPr>
          <w:sz w:val="24"/>
          <w:szCs w:val="24"/>
        </w:rPr>
        <w:t xml:space="preserve"> законодательством об административных процедурах.</w:t>
      </w:r>
      <w:proofErr w:type="gramEnd"/>
    </w:p>
    <w:p w:rsidR="003B693A" w:rsidRPr="004C321A" w:rsidRDefault="000D7784" w:rsidP="00787232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</w:pPr>
      <w:proofErr w:type="gramStart"/>
      <w:r w:rsidRPr="008F60CB">
        <w:rPr>
          <w:sz w:val="24"/>
          <w:szCs w:val="24"/>
          <w:lang w:eastAsia="ru-RU"/>
        </w:rPr>
        <w:t>По</w:t>
      </w:r>
      <w:r w:rsidR="00796E5C" w:rsidRPr="008F60CB">
        <w:rPr>
          <w:sz w:val="24"/>
          <w:szCs w:val="24"/>
          <w:lang w:eastAsia="ru-RU"/>
        </w:rPr>
        <w:t xml:space="preserve">сле получения </w:t>
      </w:r>
      <w:r w:rsidR="0026687E" w:rsidRPr="008F60CB">
        <w:rPr>
          <w:sz w:val="24"/>
          <w:szCs w:val="24"/>
          <w:lang w:eastAsia="ru-RU"/>
        </w:rPr>
        <w:t xml:space="preserve">Заказчиком </w:t>
      </w:r>
      <w:r w:rsidR="00796E5C" w:rsidRPr="008F60CB">
        <w:rPr>
          <w:sz w:val="24"/>
          <w:szCs w:val="24"/>
          <w:lang w:eastAsia="ru-RU"/>
        </w:rPr>
        <w:t xml:space="preserve">положительного заключения </w:t>
      </w:r>
      <w:r w:rsidR="00C6168D" w:rsidRPr="008F60CB">
        <w:rPr>
          <w:sz w:val="24"/>
          <w:szCs w:val="24"/>
          <w:lang w:eastAsia="ru-RU"/>
        </w:rPr>
        <w:t xml:space="preserve">государственной строительной </w:t>
      </w:r>
      <w:r w:rsidR="00FE4351" w:rsidRPr="008F60CB">
        <w:rPr>
          <w:sz w:val="24"/>
          <w:szCs w:val="24"/>
          <w:lang w:eastAsia="ru-RU"/>
        </w:rPr>
        <w:t>экспертизы</w:t>
      </w:r>
      <w:r w:rsidR="006F0C6A" w:rsidRPr="008F60CB">
        <w:rPr>
          <w:sz w:val="24"/>
          <w:szCs w:val="24"/>
          <w:lang w:eastAsia="ru-RU"/>
        </w:rPr>
        <w:t xml:space="preserve"> по проекту</w:t>
      </w:r>
      <w:r w:rsidR="00FE4351" w:rsidRPr="008F60CB">
        <w:rPr>
          <w:sz w:val="24"/>
          <w:szCs w:val="24"/>
          <w:lang w:eastAsia="ru-RU"/>
        </w:rPr>
        <w:t>, По</w:t>
      </w:r>
      <w:r w:rsidR="00C6168D" w:rsidRPr="008F60CB">
        <w:rPr>
          <w:sz w:val="24"/>
          <w:szCs w:val="24"/>
          <w:lang w:eastAsia="ru-RU"/>
        </w:rPr>
        <w:t xml:space="preserve">дрядчик в течение </w:t>
      </w:r>
      <w:r w:rsidR="00200E26" w:rsidRPr="008F60CB">
        <w:rPr>
          <w:sz w:val="24"/>
          <w:szCs w:val="24"/>
          <w:lang w:eastAsia="ru-RU"/>
        </w:rPr>
        <w:t xml:space="preserve">5 </w:t>
      </w:r>
      <w:r w:rsidR="00C6168D" w:rsidRPr="008F60CB">
        <w:rPr>
          <w:sz w:val="24"/>
          <w:szCs w:val="24"/>
          <w:lang w:eastAsia="ru-RU"/>
        </w:rPr>
        <w:t xml:space="preserve">(пяти) </w:t>
      </w:r>
      <w:r w:rsidR="00200E26" w:rsidRPr="008F60CB">
        <w:rPr>
          <w:sz w:val="24"/>
          <w:szCs w:val="24"/>
          <w:lang w:eastAsia="ru-RU"/>
        </w:rPr>
        <w:t>рабочих дней</w:t>
      </w:r>
      <w:r w:rsidR="00FE4351" w:rsidRPr="008F60CB">
        <w:rPr>
          <w:sz w:val="24"/>
          <w:szCs w:val="24"/>
          <w:lang w:eastAsia="ru-RU"/>
        </w:rPr>
        <w:t xml:space="preserve"> </w:t>
      </w:r>
      <w:r w:rsidR="00AE10E0" w:rsidRPr="008F60CB">
        <w:rPr>
          <w:sz w:val="24"/>
          <w:szCs w:val="24"/>
          <w:lang w:eastAsia="ru-RU"/>
        </w:rPr>
        <w:t>перед</w:t>
      </w:r>
      <w:r w:rsidR="00200E26" w:rsidRPr="008F60CB">
        <w:rPr>
          <w:sz w:val="24"/>
          <w:szCs w:val="24"/>
          <w:lang w:eastAsia="ru-RU"/>
        </w:rPr>
        <w:t xml:space="preserve">аёт Заказчику по накладной </w:t>
      </w:r>
      <w:r w:rsidR="00AE10E0" w:rsidRPr="008F60CB">
        <w:rPr>
          <w:sz w:val="24"/>
          <w:szCs w:val="24"/>
          <w:lang w:eastAsia="ru-RU"/>
        </w:rPr>
        <w:t xml:space="preserve"> </w:t>
      </w:r>
      <w:r w:rsidR="00200E26" w:rsidRPr="008F60CB">
        <w:rPr>
          <w:sz w:val="24"/>
          <w:szCs w:val="24"/>
          <w:lang w:eastAsia="ru-RU"/>
        </w:rPr>
        <w:t>скорректи</w:t>
      </w:r>
      <w:r w:rsidR="00092A60" w:rsidRPr="008F60CB">
        <w:rPr>
          <w:sz w:val="24"/>
          <w:szCs w:val="24"/>
          <w:lang w:eastAsia="ru-RU"/>
        </w:rPr>
        <w:t xml:space="preserve">рованную по замечаниям </w:t>
      </w:r>
      <w:r w:rsidR="00C6168D" w:rsidRPr="008F60CB">
        <w:rPr>
          <w:sz w:val="24"/>
          <w:szCs w:val="24"/>
          <w:lang w:eastAsia="ru-RU"/>
        </w:rPr>
        <w:t>государственной строительной экспертизы</w:t>
      </w:r>
      <w:r w:rsidR="00200E26" w:rsidRPr="008F60CB">
        <w:rPr>
          <w:sz w:val="24"/>
          <w:szCs w:val="24"/>
          <w:lang w:eastAsia="ru-RU"/>
        </w:rPr>
        <w:t xml:space="preserve"> и внутренней экспертизы З</w:t>
      </w:r>
      <w:r w:rsidR="006F0C6A" w:rsidRPr="008F60CB">
        <w:rPr>
          <w:sz w:val="24"/>
          <w:szCs w:val="24"/>
          <w:lang w:eastAsia="ru-RU"/>
        </w:rPr>
        <w:t>аказчика проектно-сметную</w:t>
      </w:r>
      <w:r w:rsidR="00092A60" w:rsidRPr="008F60CB">
        <w:rPr>
          <w:sz w:val="24"/>
          <w:szCs w:val="24"/>
          <w:lang w:eastAsia="ru-RU"/>
        </w:rPr>
        <w:t xml:space="preserve"> документацию</w:t>
      </w:r>
      <w:r w:rsidR="00200E26" w:rsidRPr="008F60CB">
        <w:rPr>
          <w:sz w:val="24"/>
          <w:szCs w:val="24"/>
          <w:lang w:eastAsia="ru-RU"/>
        </w:rPr>
        <w:t xml:space="preserve"> </w:t>
      </w:r>
      <w:r w:rsidR="00092A60" w:rsidRPr="008F60CB">
        <w:rPr>
          <w:sz w:val="24"/>
          <w:szCs w:val="24"/>
          <w:lang w:eastAsia="ru-RU"/>
        </w:rPr>
        <w:t>в количестве 5 (пяти) экз</w:t>
      </w:r>
      <w:r w:rsidR="006F0C6A" w:rsidRPr="008F60CB">
        <w:rPr>
          <w:sz w:val="24"/>
          <w:szCs w:val="24"/>
          <w:lang w:eastAsia="ru-RU"/>
        </w:rPr>
        <w:t xml:space="preserve">емпляров на бумажном носителе, </w:t>
      </w:r>
      <w:r w:rsidR="00092A60" w:rsidRPr="008F60CB">
        <w:rPr>
          <w:sz w:val="24"/>
          <w:szCs w:val="24"/>
          <w:lang w:eastAsia="ru-RU"/>
        </w:rPr>
        <w:t xml:space="preserve">1 (один) экземпляр на электронном носителе (в формате </w:t>
      </w:r>
      <w:r w:rsidR="00092A60" w:rsidRPr="008F60CB">
        <w:rPr>
          <w:sz w:val="24"/>
          <w:szCs w:val="24"/>
          <w:lang w:val="en-US" w:eastAsia="ru-RU"/>
        </w:rPr>
        <w:t>PDF</w:t>
      </w:r>
      <w:r w:rsidR="00092A60" w:rsidRPr="008F60CB">
        <w:rPr>
          <w:sz w:val="24"/>
          <w:szCs w:val="24"/>
          <w:lang w:eastAsia="ru-RU"/>
        </w:rPr>
        <w:t xml:space="preserve"> и </w:t>
      </w:r>
      <w:proofErr w:type="spellStart"/>
      <w:r w:rsidR="00092A60" w:rsidRPr="008F60CB">
        <w:rPr>
          <w:sz w:val="24"/>
          <w:szCs w:val="24"/>
          <w:lang w:val="en-US" w:eastAsia="ru-RU"/>
        </w:rPr>
        <w:t>CiC</w:t>
      </w:r>
      <w:proofErr w:type="spellEnd"/>
      <w:r w:rsidR="00092A60" w:rsidRPr="008F60CB">
        <w:rPr>
          <w:sz w:val="24"/>
          <w:szCs w:val="24"/>
          <w:lang w:eastAsia="ru-RU"/>
        </w:rPr>
        <w:t>)</w:t>
      </w:r>
      <w:r w:rsidR="00710900" w:rsidRPr="008F60CB">
        <w:rPr>
          <w:sz w:val="24"/>
          <w:szCs w:val="24"/>
          <w:lang w:eastAsia="ru-RU"/>
        </w:rPr>
        <w:t xml:space="preserve">, надлежащим образом заверенную </w:t>
      </w:r>
      <w:r w:rsidR="00710900">
        <w:rPr>
          <w:sz w:val="24"/>
          <w:szCs w:val="24"/>
          <w:lang w:eastAsia="ru-RU"/>
        </w:rPr>
        <w:t>копию декларации о соответствии проектной</w:t>
      </w:r>
      <w:proofErr w:type="gramEnd"/>
      <w:r w:rsidR="00710900">
        <w:rPr>
          <w:sz w:val="24"/>
          <w:szCs w:val="24"/>
          <w:lang w:eastAsia="ru-RU"/>
        </w:rPr>
        <w:t xml:space="preserve"> документации существенным требованиям безопасности</w:t>
      </w:r>
      <w:r w:rsidR="006F0C6A" w:rsidRPr="00C6168D">
        <w:rPr>
          <w:sz w:val="24"/>
          <w:szCs w:val="24"/>
          <w:lang w:eastAsia="ru-RU"/>
        </w:rPr>
        <w:t xml:space="preserve"> и акт сдачи-приемки выполненных </w:t>
      </w:r>
      <w:r w:rsidR="006F0C6A" w:rsidRPr="004C321A">
        <w:rPr>
          <w:sz w:val="24"/>
          <w:szCs w:val="24"/>
          <w:lang w:eastAsia="ru-RU"/>
        </w:rPr>
        <w:t>работ.</w:t>
      </w:r>
      <w:r w:rsidR="00710900" w:rsidRPr="004C321A">
        <w:rPr>
          <w:sz w:val="24"/>
          <w:szCs w:val="24"/>
          <w:lang w:eastAsia="ru-RU"/>
        </w:rPr>
        <w:t xml:space="preserve"> Проектная документация должна быть промаркирована знаком соответствия существенным  требованиям безопасности, установленным действующим техническим нормативным правовым актом.</w:t>
      </w:r>
    </w:p>
    <w:p w:rsidR="00870025" w:rsidRPr="008F60CB" w:rsidRDefault="003B693A" w:rsidP="00787232">
      <w:pPr>
        <w:pStyle w:val="ConsPlusNormal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710900">
        <w:rPr>
          <w:sz w:val="24"/>
          <w:szCs w:val="24"/>
        </w:rPr>
        <w:t>Заказчик обязан в течение 5 (пяти) рабочих дней</w:t>
      </w:r>
      <w:r w:rsidR="00710900" w:rsidRPr="00710900"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 xml:space="preserve">со дня получения </w:t>
      </w:r>
      <w:r w:rsidR="00710900" w:rsidRPr="00710900">
        <w:rPr>
          <w:sz w:val="24"/>
          <w:szCs w:val="24"/>
        </w:rPr>
        <w:t xml:space="preserve">акта и накладной проверить </w:t>
      </w:r>
      <w:r w:rsidR="00710900" w:rsidRPr="008F60CB">
        <w:rPr>
          <w:sz w:val="24"/>
          <w:szCs w:val="24"/>
        </w:rPr>
        <w:t xml:space="preserve">комплектность полученной документации и направить Подрядчику подписанный акт или мотивированный отказ от приемки работ. </w:t>
      </w:r>
    </w:p>
    <w:p w:rsidR="00870025" w:rsidRPr="008F60CB" w:rsidRDefault="00870025" w:rsidP="00870025">
      <w:pPr>
        <w:suppressAutoHyphens/>
        <w:ind w:firstLine="567"/>
        <w:jc w:val="both"/>
        <w:rPr>
          <w:sz w:val="24"/>
          <w:szCs w:val="24"/>
        </w:rPr>
      </w:pPr>
      <w:r w:rsidRPr="008F60CB">
        <w:rPr>
          <w:sz w:val="24"/>
          <w:szCs w:val="24"/>
        </w:rPr>
        <w:t>В случаях не подписания Заказчиком накладной на передачу результатов работ, акта сдачи-приемки выполненных работ и не предоставления им мотивированного отказа от приемки результатов работ в течение пяти рабочих дней работы считаются принятыми и подлежат оплате Заказчиком.</w:t>
      </w:r>
    </w:p>
    <w:p w:rsidR="003B693A" w:rsidRPr="008F60CB" w:rsidRDefault="00710900" w:rsidP="00870025">
      <w:pPr>
        <w:pStyle w:val="ConsPlusNormal"/>
        <w:tabs>
          <w:tab w:val="left" w:pos="993"/>
        </w:tabs>
        <w:ind w:firstLine="567"/>
        <w:jc w:val="both"/>
        <w:rPr>
          <w:sz w:val="24"/>
          <w:szCs w:val="24"/>
        </w:rPr>
      </w:pPr>
      <w:r w:rsidRPr="008F60CB">
        <w:rPr>
          <w:sz w:val="24"/>
          <w:szCs w:val="24"/>
        </w:rPr>
        <w:t>В случае мотивированного отказа Сторонами составляется двухсторонний акт с перечнем необходимых доработок, условий и сроков выполнения. Выполнение необходимых доработок и (или) устранения недостатков ПД производится Подрядчиком за свой счет.</w:t>
      </w:r>
    </w:p>
    <w:p w:rsidR="003B693A" w:rsidRDefault="003B693A" w:rsidP="00787232">
      <w:pPr>
        <w:pStyle w:val="ConsPlusNormal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8F60CB">
        <w:rPr>
          <w:sz w:val="24"/>
          <w:szCs w:val="24"/>
        </w:rPr>
        <w:t xml:space="preserve">При наличии в полученной от Подрядчика </w:t>
      </w:r>
      <w:r w:rsidR="00930C16" w:rsidRPr="008F60CB">
        <w:rPr>
          <w:sz w:val="24"/>
          <w:szCs w:val="24"/>
        </w:rPr>
        <w:t>ПД</w:t>
      </w:r>
      <w:r w:rsidRPr="008F60CB">
        <w:rPr>
          <w:sz w:val="24"/>
          <w:szCs w:val="24"/>
        </w:rPr>
        <w:t xml:space="preserve"> недостатков, препятствующих незамедлительному использованию результата работ Заказчиком, либо устранение которых требует неприемлемых для Заказчика затрат времени, либо в случае несоответствия разработанной Подрядчиком </w:t>
      </w:r>
      <w:r w:rsidR="00930C16" w:rsidRPr="008F60CB">
        <w:rPr>
          <w:sz w:val="24"/>
          <w:szCs w:val="24"/>
        </w:rPr>
        <w:t>ПД</w:t>
      </w:r>
      <w:r w:rsidRPr="008F60CB">
        <w:rPr>
          <w:sz w:val="24"/>
          <w:szCs w:val="24"/>
        </w:rPr>
        <w:t xml:space="preserve"> заданию на разработку проектной документации, Заказчик вправе отказаться от договора и потребовать </w:t>
      </w:r>
      <w:r w:rsidRPr="00710900">
        <w:rPr>
          <w:sz w:val="24"/>
          <w:szCs w:val="24"/>
        </w:rPr>
        <w:t>возмещения полной стоимости работ и прочих причиненных убытков.</w:t>
      </w:r>
    </w:p>
    <w:p w:rsidR="001C5B04" w:rsidRPr="00710900" w:rsidRDefault="00710900" w:rsidP="00787232">
      <w:pPr>
        <w:pStyle w:val="ConsPlusNormal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710900">
        <w:rPr>
          <w:sz w:val="24"/>
          <w:szCs w:val="24"/>
        </w:rPr>
        <w:t>Право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собственности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проектную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документацию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переходит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от</w:t>
      </w:r>
      <w:r>
        <w:rPr>
          <w:sz w:val="24"/>
          <w:szCs w:val="24"/>
        </w:rPr>
        <w:t xml:space="preserve"> П</w:t>
      </w:r>
      <w:r w:rsidRPr="00710900">
        <w:rPr>
          <w:sz w:val="24"/>
          <w:szCs w:val="24"/>
        </w:rPr>
        <w:t>одрядчика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момента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подписания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Сторонами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акта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сдачи-приемки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выполненных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проектных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работ,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видов</w:t>
      </w:r>
      <w:r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(этапов),</w:t>
      </w:r>
      <w:r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 xml:space="preserve">передачи всех предусмотренных в </w:t>
      </w:r>
      <w:proofErr w:type="spellStart"/>
      <w:r w:rsidRPr="008F60CB">
        <w:rPr>
          <w:sz w:val="24"/>
          <w:szCs w:val="24"/>
        </w:rPr>
        <w:t>п.п</w:t>
      </w:r>
      <w:proofErr w:type="spellEnd"/>
      <w:r w:rsidRPr="008F60CB">
        <w:rPr>
          <w:sz w:val="24"/>
          <w:szCs w:val="24"/>
        </w:rPr>
        <w:t xml:space="preserve">. </w:t>
      </w:r>
      <w:r w:rsidR="00E2445B" w:rsidRPr="008F60CB">
        <w:rPr>
          <w:sz w:val="24"/>
          <w:szCs w:val="24"/>
        </w:rPr>
        <w:t>5.3. настоящего Д</w:t>
      </w:r>
      <w:r w:rsidRPr="008F60CB">
        <w:rPr>
          <w:sz w:val="24"/>
          <w:szCs w:val="24"/>
        </w:rPr>
        <w:t>оговора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экземпляров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проектной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документации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Заказчику,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а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также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выполнения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Заказчиком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обязательств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по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оплате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согласно</w:t>
      </w:r>
      <w:r w:rsidR="00E2445B" w:rsidRPr="008F60CB">
        <w:rPr>
          <w:sz w:val="24"/>
          <w:szCs w:val="24"/>
        </w:rPr>
        <w:t xml:space="preserve"> </w:t>
      </w:r>
      <w:proofErr w:type="spellStart"/>
      <w:r w:rsidRPr="008F60CB">
        <w:rPr>
          <w:sz w:val="24"/>
          <w:szCs w:val="24"/>
        </w:rPr>
        <w:t>п.</w:t>
      </w:r>
      <w:r w:rsidR="00E2445B" w:rsidRPr="008F60CB">
        <w:rPr>
          <w:sz w:val="24"/>
          <w:szCs w:val="24"/>
        </w:rPr>
        <w:t>п</w:t>
      </w:r>
      <w:proofErr w:type="spellEnd"/>
      <w:r w:rsidR="00E2445B" w:rsidRPr="008F60CB">
        <w:rPr>
          <w:sz w:val="24"/>
          <w:szCs w:val="24"/>
        </w:rPr>
        <w:t>.</w:t>
      </w:r>
      <w:r w:rsidRPr="008F60CB">
        <w:rPr>
          <w:sz w:val="24"/>
          <w:szCs w:val="24"/>
        </w:rPr>
        <w:t xml:space="preserve"> </w:t>
      </w:r>
      <w:r w:rsidR="0026687E" w:rsidRPr="008F60CB">
        <w:rPr>
          <w:sz w:val="24"/>
          <w:szCs w:val="24"/>
        </w:rPr>
        <w:t xml:space="preserve">4.9. </w:t>
      </w:r>
      <w:r w:rsidRPr="008F60CB">
        <w:rPr>
          <w:sz w:val="24"/>
          <w:szCs w:val="24"/>
        </w:rPr>
        <w:t>настоящего</w:t>
      </w:r>
      <w:r w:rsidR="00E2445B" w:rsidRPr="008F60CB">
        <w:rPr>
          <w:sz w:val="24"/>
          <w:szCs w:val="24"/>
        </w:rPr>
        <w:t xml:space="preserve"> Д</w:t>
      </w:r>
      <w:r w:rsidRPr="008F60CB">
        <w:rPr>
          <w:sz w:val="24"/>
          <w:szCs w:val="24"/>
        </w:rPr>
        <w:t>оговора.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Все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авторские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права</w:t>
      </w:r>
      <w:r w:rsidR="00E2445B" w:rsidRPr="008F60CB">
        <w:rPr>
          <w:sz w:val="24"/>
          <w:szCs w:val="24"/>
        </w:rPr>
        <w:t xml:space="preserve"> П</w:t>
      </w:r>
      <w:r w:rsidRPr="008F60CB">
        <w:rPr>
          <w:sz w:val="24"/>
          <w:szCs w:val="24"/>
        </w:rPr>
        <w:t>одрядчика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на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проектно-сметную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документацию,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за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исключением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неотчуждаемых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личных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lastRenderedPageBreak/>
        <w:t>авторских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прав,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переходят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к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Заказчику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после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подписания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актов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сдачи-приемки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проектной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документации,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накладных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на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ее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передачу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и</w:t>
      </w:r>
      <w:r w:rsidR="00E2445B" w:rsidRPr="008F60CB">
        <w:rPr>
          <w:sz w:val="24"/>
          <w:szCs w:val="24"/>
        </w:rPr>
        <w:t xml:space="preserve"> </w:t>
      </w:r>
      <w:r w:rsidRPr="008F60CB">
        <w:rPr>
          <w:sz w:val="24"/>
          <w:szCs w:val="24"/>
        </w:rPr>
        <w:t>полной</w:t>
      </w:r>
      <w:r w:rsidR="00E2445B" w:rsidRPr="008F60CB"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оплаты</w:t>
      </w:r>
      <w:r w:rsidR="00E2445B"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стоимости</w:t>
      </w:r>
      <w:r w:rsidR="00E2445B"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работ,</w:t>
      </w:r>
      <w:r w:rsidR="00E2445B"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указанной</w:t>
      </w:r>
      <w:r w:rsidR="00E2445B"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в</w:t>
      </w:r>
      <w:r w:rsidR="00E2445B"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договоре</w:t>
      </w:r>
      <w:r w:rsidR="00E2445B"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и</w:t>
      </w:r>
      <w:r w:rsidR="00E2445B"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дополнительных</w:t>
      </w:r>
      <w:r w:rsidR="00E2445B"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соглашениях</w:t>
      </w:r>
      <w:r w:rsidR="00E2445B"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к</w:t>
      </w:r>
      <w:r w:rsidR="00E2445B">
        <w:rPr>
          <w:sz w:val="24"/>
          <w:szCs w:val="24"/>
        </w:rPr>
        <w:t xml:space="preserve"> </w:t>
      </w:r>
      <w:r w:rsidRPr="00710900">
        <w:rPr>
          <w:sz w:val="24"/>
          <w:szCs w:val="24"/>
        </w:rPr>
        <w:t>нему.</w:t>
      </w:r>
    </w:p>
    <w:p w:rsidR="003B693A" w:rsidRPr="002024BA" w:rsidRDefault="003B693A" w:rsidP="00787232">
      <w:pPr>
        <w:pStyle w:val="ConsPlusNormal"/>
        <w:ind w:firstLine="540"/>
        <w:jc w:val="both"/>
        <w:rPr>
          <w:sz w:val="16"/>
          <w:szCs w:val="16"/>
        </w:rPr>
      </w:pPr>
    </w:p>
    <w:p w:rsidR="003B693A" w:rsidRPr="002024BA" w:rsidRDefault="003B693A" w:rsidP="00787232">
      <w:pPr>
        <w:pStyle w:val="ConsPlusNormal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2024BA">
        <w:rPr>
          <w:b/>
          <w:sz w:val="24"/>
          <w:szCs w:val="24"/>
        </w:rPr>
        <w:t>ОТВЕТСТВЕННОСТЬ СТОРОН.</w:t>
      </w:r>
    </w:p>
    <w:p w:rsidR="00E2445B" w:rsidRPr="00E2445B" w:rsidRDefault="00E2445B" w:rsidP="00787232">
      <w:pPr>
        <w:pStyle w:val="ConsPlusNormal"/>
        <w:numPr>
          <w:ilvl w:val="1"/>
          <w:numId w:val="2"/>
        </w:numPr>
        <w:tabs>
          <w:tab w:val="left" w:pos="993"/>
        </w:tabs>
        <w:ind w:left="0" w:firstLine="540"/>
        <w:jc w:val="both"/>
        <w:rPr>
          <w:rFonts w:eastAsia="Calibri"/>
          <w:sz w:val="24"/>
          <w:szCs w:val="24"/>
          <w:lang w:eastAsia="en-US"/>
        </w:rPr>
      </w:pPr>
      <w:r w:rsidRPr="00E2445B">
        <w:rPr>
          <w:rFonts w:eastAsia="Calibri"/>
          <w:sz w:val="24"/>
          <w:szCs w:val="24"/>
          <w:lang w:eastAsia="en-US"/>
        </w:rPr>
        <w:t>За нарушение принятых по Договору обязательств Стороны несут ответственность  в соответствии с действующим законодательством Республики Беларусь и настоящим Договором.</w:t>
      </w:r>
    </w:p>
    <w:p w:rsidR="003B693A" w:rsidRPr="00E2445B" w:rsidRDefault="003B693A" w:rsidP="00787232">
      <w:pPr>
        <w:pStyle w:val="ConsPlusNormal"/>
        <w:numPr>
          <w:ilvl w:val="1"/>
          <w:numId w:val="2"/>
        </w:numPr>
        <w:tabs>
          <w:tab w:val="left" w:pos="993"/>
        </w:tabs>
        <w:ind w:left="0" w:firstLine="540"/>
        <w:jc w:val="both"/>
        <w:rPr>
          <w:rFonts w:eastAsia="Calibri"/>
          <w:sz w:val="24"/>
          <w:szCs w:val="24"/>
          <w:lang w:eastAsia="en-US"/>
        </w:rPr>
      </w:pPr>
      <w:r w:rsidRPr="00E2445B">
        <w:rPr>
          <w:rFonts w:eastAsia="Calibri"/>
          <w:sz w:val="24"/>
          <w:szCs w:val="24"/>
          <w:lang w:eastAsia="en-US"/>
        </w:rPr>
        <w:t>Заказчик несет ответственность за невыполнение или ненадлежащее выполнение</w:t>
      </w:r>
      <w:r w:rsidR="00E2445B" w:rsidRPr="00E2445B">
        <w:rPr>
          <w:rFonts w:eastAsia="Calibri"/>
          <w:sz w:val="24"/>
          <w:szCs w:val="24"/>
          <w:lang w:eastAsia="en-US"/>
        </w:rPr>
        <w:t xml:space="preserve"> обязательств, предусмотренных Д</w:t>
      </w:r>
      <w:r w:rsidRPr="00E2445B">
        <w:rPr>
          <w:rFonts w:eastAsia="Calibri"/>
          <w:sz w:val="24"/>
          <w:szCs w:val="24"/>
          <w:lang w:eastAsia="en-US"/>
        </w:rPr>
        <w:t xml:space="preserve">оговором, и уплачивает неустойку (пеню) </w:t>
      </w:r>
      <w:r w:rsidRPr="00E2445B">
        <w:rPr>
          <w:sz w:val="24"/>
          <w:szCs w:val="24"/>
        </w:rPr>
        <w:t>Подрядчику</w:t>
      </w:r>
      <w:r w:rsidRPr="00E2445B">
        <w:rPr>
          <w:rFonts w:eastAsia="Calibri"/>
          <w:sz w:val="24"/>
          <w:szCs w:val="24"/>
          <w:lang w:eastAsia="en-US"/>
        </w:rPr>
        <w:t xml:space="preserve"> за:</w:t>
      </w:r>
    </w:p>
    <w:p w:rsidR="003B693A" w:rsidRDefault="003B693A" w:rsidP="0026687E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</w:rPr>
      </w:pPr>
      <w:r w:rsidRPr="0026687E">
        <w:rPr>
          <w:sz w:val="24"/>
          <w:szCs w:val="24"/>
        </w:rPr>
        <w:t>необоснованное уклонение от приемки выполненных работ, их видов (этапов) и оформления документов, подтверждающих их выполне</w:t>
      </w:r>
      <w:r w:rsidR="00E2445B" w:rsidRPr="0026687E">
        <w:rPr>
          <w:sz w:val="24"/>
          <w:szCs w:val="24"/>
        </w:rPr>
        <w:t>ние, –</w:t>
      </w:r>
      <w:r w:rsidRPr="0026687E">
        <w:rPr>
          <w:sz w:val="24"/>
          <w:szCs w:val="24"/>
        </w:rPr>
        <w:t xml:space="preserve"> в размере не менее 0,2 процента стоимости непринятых работ, их видов (этапов) за каждый день просрочки, но не более стоимости этих работ;</w:t>
      </w:r>
    </w:p>
    <w:p w:rsidR="003B693A" w:rsidRPr="002F2AF4" w:rsidRDefault="003B693A" w:rsidP="002F2AF4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</w:rPr>
      </w:pPr>
      <w:r w:rsidRPr="002F2AF4">
        <w:rPr>
          <w:sz w:val="24"/>
          <w:szCs w:val="24"/>
        </w:rPr>
        <w:t>нарушение сроков оплаты выполненных и принятых в установленном по</w:t>
      </w:r>
      <w:r w:rsidR="00E2445B" w:rsidRPr="002F2AF4">
        <w:rPr>
          <w:sz w:val="24"/>
          <w:szCs w:val="24"/>
        </w:rPr>
        <w:t>рядке работ, их видов (этапов) –</w:t>
      </w:r>
      <w:r w:rsidRPr="002F2AF4">
        <w:rPr>
          <w:sz w:val="24"/>
          <w:szCs w:val="24"/>
        </w:rPr>
        <w:t xml:space="preserve"> в размере не менее 0,2 процента не</w:t>
      </w:r>
      <w:r w:rsidR="002F3451" w:rsidRPr="002F2AF4">
        <w:rPr>
          <w:sz w:val="24"/>
          <w:szCs w:val="24"/>
        </w:rPr>
        <w:t xml:space="preserve"> </w:t>
      </w:r>
      <w:r w:rsidRPr="002F2AF4">
        <w:rPr>
          <w:sz w:val="24"/>
          <w:szCs w:val="24"/>
        </w:rPr>
        <w:t>перечисленной суммы за каждый день просрочки платежа, но не более размера этой суммы.</w:t>
      </w:r>
    </w:p>
    <w:p w:rsidR="003B693A" w:rsidRPr="00E2445B" w:rsidRDefault="003B693A" w:rsidP="00787232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40"/>
        <w:jc w:val="both"/>
        <w:rPr>
          <w:sz w:val="24"/>
          <w:szCs w:val="24"/>
        </w:rPr>
      </w:pPr>
      <w:r w:rsidRPr="00E2445B">
        <w:rPr>
          <w:sz w:val="24"/>
          <w:szCs w:val="24"/>
        </w:rPr>
        <w:t>Если иное не предусмотрено законодательными актами, Подрядчик несет ответственность за невыполнение или ненадлежащее выполнение обязательств, предусмотренных договором, и уплачивает неустойку (пеню) Заказчику за:</w:t>
      </w:r>
    </w:p>
    <w:p w:rsidR="003B693A" w:rsidRPr="002F2AF4" w:rsidRDefault="003B693A" w:rsidP="002F2AF4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</w:rPr>
      </w:pPr>
      <w:r w:rsidRPr="002F2AF4">
        <w:rPr>
          <w:sz w:val="24"/>
          <w:szCs w:val="24"/>
        </w:rPr>
        <w:t>несоблюдение сроков выполнения работ, их видов (этапов), уста</w:t>
      </w:r>
      <w:r w:rsidR="00E2445B" w:rsidRPr="002F2AF4">
        <w:rPr>
          <w:sz w:val="24"/>
          <w:szCs w:val="24"/>
        </w:rPr>
        <w:t>новленных в календарном плане, –</w:t>
      </w:r>
      <w:r w:rsidRPr="002F2AF4">
        <w:rPr>
          <w:sz w:val="24"/>
          <w:szCs w:val="24"/>
        </w:rPr>
        <w:t xml:space="preserve"> в размере не менее 0,2 процента стоимости невыполненных работ, их видов (этапов) за каждый день просрочки, но не более 20 процентов их стоимости;</w:t>
      </w:r>
    </w:p>
    <w:p w:rsidR="003B693A" w:rsidRPr="002F2AF4" w:rsidRDefault="003B693A" w:rsidP="002F2AF4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</w:rPr>
      </w:pPr>
      <w:r w:rsidRPr="002F2AF4">
        <w:rPr>
          <w:sz w:val="24"/>
          <w:szCs w:val="24"/>
        </w:rPr>
        <w:t>нарушение сроков сдачи Заказчику результатов работ, их видов (эта</w:t>
      </w:r>
      <w:r w:rsidR="00E2445B" w:rsidRPr="002F2AF4">
        <w:rPr>
          <w:sz w:val="24"/>
          <w:szCs w:val="24"/>
        </w:rPr>
        <w:t>пов), установленных договором, –</w:t>
      </w:r>
      <w:r w:rsidRPr="002F2AF4">
        <w:rPr>
          <w:sz w:val="24"/>
          <w:szCs w:val="24"/>
        </w:rPr>
        <w:t xml:space="preserve"> в размере не менее 0,2 процента от цены работ по договору за каждый день просрочки, но н</w:t>
      </w:r>
      <w:r w:rsidR="00930C16" w:rsidRPr="002F2AF4">
        <w:rPr>
          <w:sz w:val="24"/>
          <w:szCs w:val="24"/>
        </w:rPr>
        <w:t>е более 10 процентов от их цены;</w:t>
      </w:r>
    </w:p>
    <w:p w:rsidR="00930C16" w:rsidRPr="002F2AF4" w:rsidRDefault="00930C16" w:rsidP="002F2AF4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</w:rPr>
      </w:pPr>
      <w:r w:rsidRPr="002F2AF4">
        <w:rPr>
          <w:sz w:val="24"/>
          <w:szCs w:val="24"/>
        </w:rPr>
        <w:t xml:space="preserve">односторонний отказ от исполнения обязательств по осуществлению авторского надзора за строительством, </w:t>
      </w:r>
      <w:r w:rsidR="00E2445B" w:rsidRPr="002F2AF4">
        <w:rPr>
          <w:sz w:val="24"/>
          <w:szCs w:val="24"/>
        </w:rPr>
        <w:t>–</w:t>
      </w:r>
      <w:r w:rsidRPr="002F2AF4">
        <w:rPr>
          <w:sz w:val="24"/>
          <w:szCs w:val="24"/>
        </w:rPr>
        <w:t xml:space="preserve"> в размере 20 процентов от цены работ по </w:t>
      </w:r>
      <w:r w:rsidR="002F3451" w:rsidRPr="002F2AF4">
        <w:rPr>
          <w:sz w:val="24"/>
          <w:szCs w:val="24"/>
        </w:rPr>
        <w:t xml:space="preserve">настоящему </w:t>
      </w:r>
      <w:r w:rsidR="00E2445B" w:rsidRPr="002F2AF4">
        <w:rPr>
          <w:sz w:val="24"/>
          <w:szCs w:val="24"/>
        </w:rPr>
        <w:t>Д</w:t>
      </w:r>
      <w:r w:rsidRPr="002F2AF4">
        <w:rPr>
          <w:sz w:val="24"/>
          <w:szCs w:val="24"/>
        </w:rPr>
        <w:t>оговору.</w:t>
      </w:r>
    </w:p>
    <w:p w:rsidR="00CA6CA6" w:rsidRPr="00CA6CA6" w:rsidRDefault="00CA6CA6" w:rsidP="00787232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CA6CA6">
        <w:rPr>
          <w:sz w:val="24"/>
          <w:szCs w:val="24"/>
          <w:lang w:eastAsia="ru-RU"/>
        </w:rPr>
        <w:t>Подрядчик несет ответственность за нарушение как начального и конечного сроков выполнения работ, являющихся предметом Договора.</w:t>
      </w:r>
    </w:p>
    <w:p w:rsidR="003B693A" w:rsidRPr="00E2445B" w:rsidRDefault="003B693A" w:rsidP="00787232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40"/>
        <w:jc w:val="both"/>
        <w:rPr>
          <w:sz w:val="24"/>
          <w:szCs w:val="24"/>
          <w:lang w:eastAsia="ru-RU"/>
        </w:rPr>
      </w:pPr>
      <w:r w:rsidRPr="00E2445B">
        <w:rPr>
          <w:sz w:val="24"/>
          <w:szCs w:val="24"/>
          <w:lang w:eastAsia="ru-RU"/>
        </w:rPr>
        <w:t>Недостатки в проектной документации, допущенные по вине Подрядчика и выявленные в процессе строительства объекта, подлежат устранению Подрядчико</w:t>
      </w:r>
      <w:r w:rsidR="00E2445B" w:rsidRPr="00E2445B">
        <w:rPr>
          <w:sz w:val="24"/>
          <w:szCs w:val="24"/>
          <w:lang w:eastAsia="ru-RU"/>
        </w:rPr>
        <w:t>м за свой счет в согласованные С</w:t>
      </w:r>
      <w:r w:rsidRPr="00E2445B">
        <w:rPr>
          <w:sz w:val="24"/>
          <w:szCs w:val="24"/>
          <w:lang w:eastAsia="ru-RU"/>
        </w:rPr>
        <w:t>торонами сроки.</w:t>
      </w:r>
    </w:p>
    <w:p w:rsidR="003B693A" w:rsidRPr="008F60CB" w:rsidRDefault="003B693A" w:rsidP="002F2AF4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8F60CB">
        <w:rPr>
          <w:sz w:val="24"/>
          <w:szCs w:val="24"/>
          <w:lang w:eastAsia="ru-RU"/>
        </w:rPr>
        <w:t xml:space="preserve">За несвоевременное устранение дефектов, указанных Заказчиком, в том числе выявленных как по результатам государственных экспертиз, так и после их прохождения, Подрядчик уплачивает неустойку в размере </w:t>
      </w:r>
      <w:r w:rsidR="00E2445B" w:rsidRPr="008F60CB">
        <w:rPr>
          <w:sz w:val="24"/>
          <w:szCs w:val="24"/>
          <w:lang w:eastAsia="ru-RU"/>
        </w:rPr>
        <w:t>1</w:t>
      </w:r>
      <w:r w:rsidRPr="008F60CB">
        <w:rPr>
          <w:sz w:val="24"/>
          <w:szCs w:val="24"/>
          <w:lang w:eastAsia="ru-RU"/>
        </w:rPr>
        <w:t xml:space="preserve"> </w:t>
      </w:r>
      <w:r w:rsidR="00E2445B" w:rsidRPr="008F60CB">
        <w:rPr>
          <w:sz w:val="24"/>
          <w:szCs w:val="24"/>
          <w:lang w:eastAsia="ru-RU"/>
        </w:rPr>
        <w:t>%</w:t>
      </w:r>
      <w:r w:rsidRPr="008F60CB">
        <w:rPr>
          <w:sz w:val="24"/>
          <w:szCs w:val="24"/>
          <w:lang w:eastAsia="ru-RU"/>
        </w:rPr>
        <w:t xml:space="preserve"> стоимости работ по устранению дефектов за каждый день просрочки начиная с</w:t>
      </w:r>
      <w:r w:rsidR="00E2445B" w:rsidRPr="008F60CB">
        <w:rPr>
          <w:sz w:val="24"/>
          <w:szCs w:val="24"/>
          <w:lang w:eastAsia="ru-RU"/>
        </w:rPr>
        <w:t>о дня окончания согласованного С</w:t>
      </w:r>
      <w:r w:rsidRPr="008F60CB">
        <w:rPr>
          <w:sz w:val="24"/>
          <w:szCs w:val="24"/>
          <w:lang w:eastAsia="ru-RU"/>
        </w:rPr>
        <w:t>торонами срока.</w:t>
      </w:r>
    </w:p>
    <w:p w:rsidR="00CA6CA6" w:rsidRPr="008F60CB" w:rsidRDefault="003B693A" w:rsidP="008F60CB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40"/>
        <w:jc w:val="both"/>
        <w:rPr>
          <w:strike/>
          <w:sz w:val="24"/>
          <w:szCs w:val="24"/>
          <w:lang w:eastAsia="ru-RU"/>
        </w:rPr>
      </w:pPr>
      <w:r w:rsidRPr="008F60CB">
        <w:rPr>
          <w:sz w:val="24"/>
          <w:szCs w:val="24"/>
          <w:lang w:eastAsia="ru-RU"/>
        </w:rPr>
        <w:t>В случае</w:t>
      </w:r>
      <w:proofErr w:type="gramStart"/>
      <w:r w:rsidRPr="008F60CB">
        <w:rPr>
          <w:sz w:val="24"/>
          <w:szCs w:val="24"/>
          <w:lang w:eastAsia="ru-RU"/>
        </w:rPr>
        <w:t>,</w:t>
      </w:r>
      <w:proofErr w:type="gramEnd"/>
      <w:r w:rsidRPr="008F60CB">
        <w:rPr>
          <w:sz w:val="24"/>
          <w:szCs w:val="24"/>
          <w:lang w:eastAsia="ru-RU"/>
        </w:rPr>
        <w:t xml:space="preserve"> если недостатки в проектной документации, установленные в соответствии с законодательством, привели к </w:t>
      </w:r>
      <w:r w:rsidR="00F76509" w:rsidRPr="008F60CB">
        <w:rPr>
          <w:sz w:val="24"/>
          <w:szCs w:val="24"/>
          <w:lang w:eastAsia="ru-RU"/>
        </w:rPr>
        <w:t xml:space="preserve">возникновению дополнительных расходов у </w:t>
      </w:r>
      <w:r w:rsidRPr="008F60CB">
        <w:rPr>
          <w:sz w:val="24"/>
          <w:szCs w:val="24"/>
          <w:lang w:eastAsia="ru-RU"/>
        </w:rPr>
        <w:t>Заказчика,</w:t>
      </w:r>
      <w:r w:rsidR="00F76509" w:rsidRPr="008F60CB">
        <w:rPr>
          <w:sz w:val="24"/>
          <w:szCs w:val="24"/>
          <w:lang w:eastAsia="ru-RU"/>
        </w:rPr>
        <w:t xml:space="preserve"> в том числе на стадии  строительства и после сдачи объекта в эксплуатацию,</w:t>
      </w:r>
      <w:r w:rsidRPr="008F60CB">
        <w:rPr>
          <w:sz w:val="24"/>
          <w:szCs w:val="24"/>
          <w:lang w:eastAsia="ru-RU"/>
        </w:rPr>
        <w:t xml:space="preserve"> </w:t>
      </w:r>
      <w:r w:rsidR="00D509D0" w:rsidRPr="008F60CB">
        <w:rPr>
          <w:sz w:val="24"/>
          <w:szCs w:val="24"/>
          <w:lang w:eastAsia="ru-RU"/>
        </w:rPr>
        <w:t>П</w:t>
      </w:r>
      <w:r w:rsidRPr="008F60CB">
        <w:rPr>
          <w:sz w:val="24"/>
          <w:szCs w:val="24"/>
          <w:lang w:eastAsia="ru-RU"/>
        </w:rPr>
        <w:t xml:space="preserve">одрядчик обязан возместить </w:t>
      </w:r>
      <w:r w:rsidR="00F76509" w:rsidRPr="008F60CB">
        <w:rPr>
          <w:sz w:val="24"/>
          <w:szCs w:val="24"/>
          <w:lang w:eastAsia="ru-RU"/>
        </w:rPr>
        <w:t xml:space="preserve">такие дополнительные расходы на основании подтверждающих документов </w:t>
      </w:r>
      <w:r w:rsidRPr="008F60CB">
        <w:rPr>
          <w:sz w:val="24"/>
          <w:szCs w:val="24"/>
          <w:lang w:eastAsia="ru-RU"/>
        </w:rPr>
        <w:t xml:space="preserve">в течение 5 </w:t>
      </w:r>
      <w:r w:rsidR="00F76509" w:rsidRPr="008F60CB">
        <w:rPr>
          <w:sz w:val="24"/>
          <w:szCs w:val="24"/>
          <w:lang w:eastAsia="ru-RU"/>
        </w:rPr>
        <w:t xml:space="preserve">(пяти) </w:t>
      </w:r>
      <w:r w:rsidRPr="008F60CB">
        <w:rPr>
          <w:sz w:val="24"/>
          <w:szCs w:val="24"/>
          <w:lang w:eastAsia="ru-RU"/>
        </w:rPr>
        <w:t xml:space="preserve">банковских дней с момента </w:t>
      </w:r>
      <w:r w:rsidR="00F76509" w:rsidRPr="008F60CB">
        <w:rPr>
          <w:sz w:val="24"/>
          <w:szCs w:val="24"/>
          <w:lang w:eastAsia="ru-RU"/>
        </w:rPr>
        <w:t>получения письменного требования и подтверждающих документов от Заказчика</w:t>
      </w:r>
      <w:r w:rsidRPr="008F60CB">
        <w:rPr>
          <w:sz w:val="24"/>
          <w:szCs w:val="24"/>
          <w:lang w:eastAsia="ru-RU"/>
        </w:rPr>
        <w:t>.</w:t>
      </w:r>
      <w:r w:rsidR="00F76509" w:rsidRPr="008F60CB">
        <w:rPr>
          <w:sz w:val="24"/>
          <w:szCs w:val="24"/>
          <w:lang w:eastAsia="ru-RU"/>
        </w:rPr>
        <w:t xml:space="preserve"> </w:t>
      </w:r>
    </w:p>
    <w:p w:rsidR="003B693A" w:rsidRPr="00CA6CA6" w:rsidRDefault="003B693A" w:rsidP="002F2AF4">
      <w:pPr>
        <w:pStyle w:val="ac"/>
        <w:widowControl w:val="0"/>
        <w:numPr>
          <w:ilvl w:val="1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540"/>
        <w:jc w:val="both"/>
        <w:rPr>
          <w:sz w:val="24"/>
          <w:szCs w:val="24"/>
          <w:lang w:eastAsia="ru-RU"/>
        </w:rPr>
      </w:pPr>
      <w:r w:rsidRPr="00CA6CA6">
        <w:rPr>
          <w:sz w:val="24"/>
          <w:szCs w:val="24"/>
          <w:lang w:eastAsia="ru-RU"/>
        </w:rPr>
        <w:t xml:space="preserve">Подрядчик не несет ответственность </w:t>
      </w:r>
      <w:proofErr w:type="gramStart"/>
      <w:r w:rsidRPr="00CA6CA6">
        <w:rPr>
          <w:sz w:val="24"/>
          <w:szCs w:val="24"/>
          <w:lang w:eastAsia="ru-RU"/>
        </w:rPr>
        <w:t>за</w:t>
      </w:r>
      <w:proofErr w:type="gramEnd"/>
      <w:r w:rsidRPr="00CA6CA6">
        <w:rPr>
          <w:sz w:val="24"/>
          <w:szCs w:val="24"/>
          <w:lang w:eastAsia="ru-RU"/>
        </w:rPr>
        <w:t>:</w:t>
      </w:r>
    </w:p>
    <w:p w:rsidR="003B693A" w:rsidRPr="002F2AF4" w:rsidRDefault="003B693A" w:rsidP="002F2AF4">
      <w:pPr>
        <w:pStyle w:val="ac"/>
        <w:widowControl w:val="0"/>
        <w:numPr>
          <w:ilvl w:val="2"/>
          <w:numId w:val="2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2F2AF4">
        <w:rPr>
          <w:sz w:val="24"/>
          <w:szCs w:val="24"/>
          <w:lang w:eastAsia="ru-RU"/>
        </w:rPr>
        <w:t>допущенные без согласования с ним отступления от проектной документации в процессе строительства объекта и его эксплуатации;</w:t>
      </w:r>
    </w:p>
    <w:p w:rsidR="003B693A" w:rsidRPr="002F2AF4" w:rsidRDefault="003B693A" w:rsidP="002F2AF4">
      <w:pPr>
        <w:pStyle w:val="ac"/>
        <w:widowControl w:val="0"/>
        <w:numPr>
          <w:ilvl w:val="2"/>
          <w:numId w:val="2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2F2AF4">
        <w:rPr>
          <w:sz w:val="24"/>
          <w:szCs w:val="24"/>
          <w:lang w:eastAsia="ru-RU"/>
        </w:rPr>
        <w:t>недостатки в проектной документации, которые являются следствием недостатков задания на проектирование, разрешительной документации, исходных данных.</w:t>
      </w:r>
    </w:p>
    <w:p w:rsidR="00CA6CA6" w:rsidRDefault="00CA6CA6" w:rsidP="002F2AF4">
      <w:pPr>
        <w:pStyle w:val="ac"/>
        <w:widowControl w:val="0"/>
        <w:numPr>
          <w:ilvl w:val="1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Все неустойки (пени) и </w:t>
      </w:r>
      <w:proofErr w:type="gramStart"/>
      <w:r>
        <w:rPr>
          <w:sz w:val="24"/>
          <w:szCs w:val="24"/>
          <w:lang w:eastAsia="ru-RU"/>
        </w:rPr>
        <w:t>штрафы, предусмотренные разделом 6 настоящего Договора Стороны признают</w:t>
      </w:r>
      <w:proofErr w:type="gramEnd"/>
      <w:r>
        <w:rPr>
          <w:sz w:val="24"/>
          <w:szCs w:val="24"/>
          <w:lang w:eastAsia="ru-RU"/>
        </w:rPr>
        <w:t xml:space="preserve"> соразмерными в случае неисполнения либо ненадлежащего исполнения обязательств.</w:t>
      </w:r>
    </w:p>
    <w:p w:rsidR="003B693A" w:rsidRPr="00CA6CA6" w:rsidRDefault="003B693A" w:rsidP="002F2AF4">
      <w:pPr>
        <w:pStyle w:val="ac"/>
        <w:widowControl w:val="0"/>
        <w:numPr>
          <w:ilvl w:val="1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540"/>
        <w:jc w:val="both"/>
        <w:rPr>
          <w:sz w:val="24"/>
          <w:szCs w:val="24"/>
          <w:lang w:eastAsia="ru-RU"/>
        </w:rPr>
      </w:pPr>
      <w:r w:rsidRPr="00CA6CA6">
        <w:rPr>
          <w:sz w:val="24"/>
          <w:szCs w:val="24"/>
          <w:lang w:eastAsia="ru-RU"/>
        </w:rPr>
        <w:t>Выплата неустойки не освобождает стороны</w:t>
      </w:r>
      <w:r w:rsidR="00CA6CA6" w:rsidRPr="00CA6CA6">
        <w:rPr>
          <w:sz w:val="24"/>
          <w:szCs w:val="24"/>
          <w:lang w:eastAsia="ru-RU"/>
        </w:rPr>
        <w:t xml:space="preserve"> от выполнения обязательств по Д</w:t>
      </w:r>
      <w:r w:rsidRPr="00CA6CA6">
        <w:rPr>
          <w:sz w:val="24"/>
          <w:szCs w:val="24"/>
          <w:lang w:eastAsia="ru-RU"/>
        </w:rPr>
        <w:t>оговору.</w:t>
      </w:r>
    </w:p>
    <w:p w:rsidR="003B693A" w:rsidRPr="00CA6CA6" w:rsidRDefault="003B693A" w:rsidP="002F2AF4">
      <w:pPr>
        <w:pStyle w:val="ac"/>
        <w:widowControl w:val="0"/>
        <w:numPr>
          <w:ilvl w:val="1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left="0" w:firstLine="540"/>
        <w:jc w:val="both"/>
        <w:rPr>
          <w:sz w:val="24"/>
          <w:szCs w:val="24"/>
          <w:lang w:eastAsia="ru-RU"/>
        </w:rPr>
      </w:pPr>
      <w:r w:rsidRPr="00CA6CA6">
        <w:rPr>
          <w:sz w:val="24"/>
          <w:szCs w:val="24"/>
          <w:lang w:eastAsia="ru-RU"/>
        </w:rPr>
        <w:t xml:space="preserve">Окончание срока действия договора не освобождает стороны от ответственности </w:t>
      </w:r>
      <w:r w:rsidRPr="00CA6CA6">
        <w:rPr>
          <w:sz w:val="24"/>
          <w:szCs w:val="24"/>
          <w:lang w:eastAsia="ru-RU"/>
        </w:rPr>
        <w:lastRenderedPageBreak/>
        <w:t>за его нарушение.</w:t>
      </w:r>
    </w:p>
    <w:p w:rsidR="003B693A" w:rsidRPr="00D509D0" w:rsidRDefault="003B693A" w:rsidP="00787232">
      <w:pPr>
        <w:widowControl w:val="0"/>
        <w:spacing w:line="240" w:lineRule="auto"/>
        <w:rPr>
          <w:rFonts w:eastAsia="Times New Roman"/>
          <w:b/>
          <w:sz w:val="16"/>
          <w:szCs w:val="16"/>
          <w:lang w:eastAsia="ru-RU"/>
        </w:rPr>
      </w:pPr>
    </w:p>
    <w:p w:rsidR="00F265BD" w:rsidRPr="00CB0707" w:rsidRDefault="003B693A" w:rsidP="00787232">
      <w:pPr>
        <w:pStyle w:val="ConsPlusNormal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CB0707">
        <w:rPr>
          <w:b/>
          <w:sz w:val="24"/>
          <w:szCs w:val="24"/>
        </w:rPr>
        <w:t>ФОРС-МАЖОР.</w:t>
      </w:r>
    </w:p>
    <w:p w:rsidR="00CA6CA6" w:rsidRPr="00EC71B0" w:rsidRDefault="00CA6CA6" w:rsidP="00787232">
      <w:pPr>
        <w:pStyle w:val="ConsPlusNormal"/>
        <w:numPr>
          <w:ilvl w:val="1"/>
          <w:numId w:val="2"/>
        </w:numPr>
        <w:tabs>
          <w:tab w:val="left" w:pos="993"/>
        </w:tabs>
        <w:ind w:left="0" w:firstLine="540"/>
        <w:jc w:val="both"/>
      </w:pPr>
      <w:r w:rsidRPr="00EC71B0">
        <w:rPr>
          <w:sz w:val="24"/>
          <w:szCs w:val="24"/>
        </w:rPr>
        <w:t>Стороны частично или полностью освобождаются от ответственности, если докажут, что надлежащее выполнение обязательств по договору оказалось невозможным вследствие действия обстоятельств непреодолимой силы (форс-мажора), возникших после заключения договора. При этом к обстоятельствам непреодолимой силы (форс-мажору) Стороны согласились относить: природные катаклизмы и техногенные катастрофы, эпидемии и пандемии, подтвержденные официальными документами Белорусской торгово-промышленной палаты или комиссиями по чрезвычайным ситуациям, органами Министерства по чрезвычайным ситуациям Республики Беларусь, действующими в соответствии с Законом Республики Беларусь от 05.05.1998 №141-З</w:t>
      </w:r>
      <w:r w:rsidR="00EC71B0" w:rsidRPr="00EC71B0">
        <w:rPr>
          <w:sz w:val="24"/>
          <w:szCs w:val="24"/>
        </w:rPr>
        <w:t xml:space="preserve"> </w:t>
      </w:r>
      <w:r w:rsidRPr="00EC71B0">
        <w:rPr>
          <w:sz w:val="24"/>
          <w:szCs w:val="24"/>
        </w:rPr>
        <w:t>«О</w:t>
      </w:r>
      <w:r w:rsidR="00EC71B0" w:rsidRPr="00EC71B0">
        <w:rPr>
          <w:sz w:val="24"/>
          <w:szCs w:val="24"/>
        </w:rPr>
        <w:t xml:space="preserve"> </w:t>
      </w:r>
      <w:r w:rsidRPr="00EC71B0">
        <w:rPr>
          <w:sz w:val="24"/>
          <w:szCs w:val="24"/>
        </w:rPr>
        <w:t>защите</w:t>
      </w:r>
      <w:r w:rsidR="00EC71B0" w:rsidRPr="00EC71B0">
        <w:rPr>
          <w:sz w:val="24"/>
          <w:szCs w:val="24"/>
        </w:rPr>
        <w:t xml:space="preserve"> </w:t>
      </w:r>
      <w:r w:rsidRPr="00EC71B0">
        <w:rPr>
          <w:sz w:val="24"/>
          <w:szCs w:val="24"/>
        </w:rPr>
        <w:t>населения</w:t>
      </w:r>
      <w:r w:rsidR="00EC71B0" w:rsidRPr="00EC71B0">
        <w:rPr>
          <w:sz w:val="24"/>
          <w:szCs w:val="24"/>
        </w:rPr>
        <w:t xml:space="preserve"> </w:t>
      </w:r>
      <w:r w:rsidRPr="00EC71B0">
        <w:rPr>
          <w:sz w:val="24"/>
          <w:szCs w:val="24"/>
        </w:rPr>
        <w:t>и</w:t>
      </w:r>
      <w:r w:rsidR="00EC71B0" w:rsidRPr="00EC71B0">
        <w:rPr>
          <w:sz w:val="24"/>
          <w:szCs w:val="24"/>
        </w:rPr>
        <w:t xml:space="preserve"> </w:t>
      </w:r>
      <w:r w:rsidRPr="00EC71B0">
        <w:rPr>
          <w:sz w:val="24"/>
          <w:szCs w:val="24"/>
        </w:rPr>
        <w:t>территорий</w:t>
      </w:r>
      <w:r w:rsidR="00EC71B0" w:rsidRPr="00EC71B0">
        <w:rPr>
          <w:sz w:val="24"/>
          <w:szCs w:val="24"/>
        </w:rPr>
        <w:t xml:space="preserve"> </w:t>
      </w:r>
      <w:r w:rsidRPr="00EC71B0">
        <w:rPr>
          <w:sz w:val="24"/>
          <w:szCs w:val="24"/>
        </w:rPr>
        <w:t>от</w:t>
      </w:r>
      <w:r w:rsidR="00EC71B0" w:rsidRPr="00EC71B0">
        <w:rPr>
          <w:sz w:val="24"/>
          <w:szCs w:val="24"/>
        </w:rPr>
        <w:t xml:space="preserve"> </w:t>
      </w:r>
      <w:r w:rsidRPr="00EC71B0">
        <w:rPr>
          <w:sz w:val="24"/>
          <w:szCs w:val="24"/>
        </w:rPr>
        <w:t>чрезвычайных</w:t>
      </w:r>
      <w:r w:rsidR="00EC71B0" w:rsidRPr="00EC71B0">
        <w:rPr>
          <w:sz w:val="24"/>
          <w:szCs w:val="24"/>
        </w:rPr>
        <w:t xml:space="preserve"> </w:t>
      </w:r>
      <w:r w:rsidRPr="00EC71B0">
        <w:rPr>
          <w:sz w:val="24"/>
          <w:szCs w:val="24"/>
        </w:rPr>
        <w:t>ситуаций</w:t>
      </w:r>
      <w:r w:rsidR="00EC71B0" w:rsidRPr="00EC71B0">
        <w:rPr>
          <w:sz w:val="24"/>
          <w:szCs w:val="24"/>
        </w:rPr>
        <w:t xml:space="preserve"> </w:t>
      </w:r>
      <w:r w:rsidRPr="00EC71B0">
        <w:rPr>
          <w:sz w:val="24"/>
          <w:szCs w:val="24"/>
        </w:rPr>
        <w:t>природного</w:t>
      </w:r>
      <w:r w:rsidR="00EC71B0" w:rsidRPr="00EC71B0">
        <w:rPr>
          <w:sz w:val="24"/>
          <w:szCs w:val="24"/>
        </w:rPr>
        <w:t xml:space="preserve"> </w:t>
      </w:r>
      <w:r w:rsidRPr="00EC71B0">
        <w:rPr>
          <w:sz w:val="24"/>
          <w:szCs w:val="24"/>
        </w:rPr>
        <w:t>и</w:t>
      </w:r>
      <w:r w:rsidR="00EC71B0" w:rsidRPr="00EC71B0">
        <w:rPr>
          <w:sz w:val="24"/>
          <w:szCs w:val="24"/>
        </w:rPr>
        <w:t xml:space="preserve"> </w:t>
      </w:r>
      <w:r w:rsidRPr="00EC71B0">
        <w:rPr>
          <w:sz w:val="24"/>
          <w:szCs w:val="24"/>
        </w:rPr>
        <w:t>техногенного</w:t>
      </w:r>
      <w:r w:rsidR="00EC71B0" w:rsidRPr="00EC71B0">
        <w:rPr>
          <w:sz w:val="24"/>
          <w:szCs w:val="24"/>
        </w:rPr>
        <w:t xml:space="preserve"> </w:t>
      </w:r>
      <w:r w:rsidRPr="00EC71B0">
        <w:rPr>
          <w:sz w:val="24"/>
          <w:szCs w:val="24"/>
        </w:rPr>
        <w:t>характера».</w:t>
      </w:r>
    </w:p>
    <w:p w:rsidR="003B693A" w:rsidRPr="00EC71B0" w:rsidRDefault="003B693A" w:rsidP="00787232">
      <w:pPr>
        <w:pStyle w:val="ConsPlusNormal"/>
        <w:numPr>
          <w:ilvl w:val="1"/>
          <w:numId w:val="2"/>
        </w:numPr>
        <w:tabs>
          <w:tab w:val="left" w:pos="993"/>
        </w:tabs>
        <w:ind w:left="0" w:firstLine="540"/>
        <w:jc w:val="both"/>
        <w:rPr>
          <w:sz w:val="24"/>
          <w:szCs w:val="24"/>
        </w:rPr>
      </w:pPr>
      <w:r w:rsidRPr="00EC71B0">
        <w:rPr>
          <w:sz w:val="24"/>
          <w:szCs w:val="24"/>
        </w:rPr>
        <w:t>Сторона, претерпевающая воздействие форс-мажорных обстоятельств обязана в 10-дневный срок уведомить другую Сторону об их возникновении и прекращении действия. Фактом, подтверждающим наличие обстоятельств непреодолимой силы, является справка, выданная или заверенная соответствующим компетентным органом.</w:t>
      </w:r>
    </w:p>
    <w:p w:rsidR="003B693A" w:rsidRPr="00EC71B0" w:rsidRDefault="003B693A" w:rsidP="00787232">
      <w:pPr>
        <w:pStyle w:val="ConsPlusNormal"/>
        <w:numPr>
          <w:ilvl w:val="1"/>
          <w:numId w:val="2"/>
        </w:numPr>
        <w:tabs>
          <w:tab w:val="left" w:pos="993"/>
        </w:tabs>
        <w:ind w:left="0" w:firstLine="540"/>
        <w:jc w:val="both"/>
        <w:rPr>
          <w:sz w:val="24"/>
          <w:szCs w:val="24"/>
        </w:rPr>
      </w:pPr>
      <w:r w:rsidRPr="00EC71B0">
        <w:rPr>
          <w:sz w:val="24"/>
          <w:szCs w:val="24"/>
        </w:rPr>
        <w:t>При наступлении форс-мажорных обстоятельств, сроки исполнения обязательств Сторон отодвигаются на период действия данных обстоятельств непреодолимой силы. В случае если форс-мажорные обстоятельства продлятся более 30 (тридцати) дней, Стороны примут решение об изменении или расторжении настоящего Договора.</w:t>
      </w:r>
    </w:p>
    <w:p w:rsidR="003B693A" w:rsidRPr="00EC71B0" w:rsidRDefault="003B693A" w:rsidP="00787232">
      <w:pPr>
        <w:pStyle w:val="ConsPlusNormal"/>
        <w:numPr>
          <w:ilvl w:val="1"/>
          <w:numId w:val="2"/>
        </w:numPr>
        <w:tabs>
          <w:tab w:val="left" w:pos="993"/>
        </w:tabs>
        <w:ind w:left="0" w:firstLine="540"/>
        <w:jc w:val="both"/>
        <w:rPr>
          <w:sz w:val="24"/>
          <w:szCs w:val="24"/>
        </w:rPr>
      </w:pPr>
      <w:r w:rsidRPr="00EC71B0">
        <w:rPr>
          <w:sz w:val="24"/>
          <w:szCs w:val="24"/>
        </w:rPr>
        <w:t>Стороны не вправе ссылаться на обстоятельства непреодолимой силы, как на причину неисполнения Договорных обязательств, в случае если срок исполнения данных обязательств наступил до возникновения форс-мажорных обстоятельств.</w:t>
      </w:r>
    </w:p>
    <w:p w:rsidR="003B693A" w:rsidRPr="00EC71B0" w:rsidRDefault="003B693A" w:rsidP="00787232">
      <w:pPr>
        <w:pStyle w:val="ConsPlusNormal"/>
        <w:ind w:firstLine="567"/>
        <w:jc w:val="both"/>
        <w:rPr>
          <w:sz w:val="16"/>
          <w:szCs w:val="16"/>
        </w:rPr>
      </w:pPr>
    </w:p>
    <w:p w:rsidR="003B693A" w:rsidRPr="00EC71B0" w:rsidRDefault="003B693A" w:rsidP="00787232">
      <w:pPr>
        <w:pStyle w:val="ConsPlusNormal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EC71B0">
        <w:rPr>
          <w:b/>
          <w:sz w:val="24"/>
          <w:szCs w:val="24"/>
        </w:rPr>
        <w:t>ПРОЧИЕ УСЛОВИЯ.</w:t>
      </w:r>
    </w:p>
    <w:p w:rsidR="003B693A" w:rsidRPr="00663187" w:rsidRDefault="003B693A" w:rsidP="00787232">
      <w:pPr>
        <w:pStyle w:val="ConsPlusNormal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663187">
        <w:rPr>
          <w:sz w:val="24"/>
          <w:szCs w:val="24"/>
        </w:rPr>
        <w:t>Настоящий договор вступает в силу с момента его подписания обеими Сторонами и действует до полного выполнения Сторонами принятых на себя обязательств.</w:t>
      </w:r>
    </w:p>
    <w:p w:rsidR="003B693A" w:rsidRPr="00663187" w:rsidRDefault="003B693A" w:rsidP="00787232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663187">
        <w:rPr>
          <w:sz w:val="24"/>
          <w:szCs w:val="24"/>
          <w:lang w:eastAsia="ru-RU"/>
        </w:rPr>
        <w:t>Внесение изменений в договор производится в пис</w:t>
      </w:r>
      <w:r w:rsidR="00EC71B0" w:rsidRPr="00663187">
        <w:rPr>
          <w:sz w:val="24"/>
          <w:szCs w:val="24"/>
          <w:lang w:eastAsia="ru-RU"/>
        </w:rPr>
        <w:t>ьменной форме путем заключения С</w:t>
      </w:r>
      <w:r w:rsidRPr="00663187">
        <w:rPr>
          <w:sz w:val="24"/>
          <w:szCs w:val="24"/>
          <w:lang w:eastAsia="ru-RU"/>
        </w:rPr>
        <w:t>торонами дополнительного соглашения</w:t>
      </w:r>
      <w:r w:rsidR="00930C16" w:rsidRPr="00663187">
        <w:rPr>
          <w:sz w:val="24"/>
          <w:szCs w:val="24"/>
          <w:lang w:eastAsia="ru-RU"/>
        </w:rPr>
        <w:t xml:space="preserve"> к настоящему </w:t>
      </w:r>
      <w:r w:rsidR="00EC71B0" w:rsidRPr="00663187">
        <w:rPr>
          <w:sz w:val="24"/>
          <w:szCs w:val="24"/>
          <w:lang w:eastAsia="ru-RU"/>
        </w:rPr>
        <w:t>Д</w:t>
      </w:r>
      <w:r w:rsidR="00930C16" w:rsidRPr="00663187">
        <w:rPr>
          <w:sz w:val="24"/>
          <w:szCs w:val="24"/>
          <w:lang w:eastAsia="ru-RU"/>
        </w:rPr>
        <w:t>оговору</w:t>
      </w:r>
      <w:r w:rsidRPr="00663187">
        <w:rPr>
          <w:sz w:val="24"/>
          <w:szCs w:val="24"/>
          <w:lang w:eastAsia="ru-RU"/>
        </w:rPr>
        <w:t>.</w:t>
      </w:r>
      <w:r w:rsidR="00EC71B0" w:rsidRPr="00663187">
        <w:rPr>
          <w:sz w:val="24"/>
          <w:szCs w:val="24"/>
          <w:lang w:eastAsia="ru-RU"/>
        </w:rPr>
        <w:t xml:space="preserve"> Дополнительное соглашение подписывается Сторонами или их уполномоченными представителями.</w:t>
      </w:r>
    </w:p>
    <w:p w:rsidR="003B693A" w:rsidRPr="00663187" w:rsidRDefault="003B693A" w:rsidP="00787232">
      <w:pPr>
        <w:pStyle w:val="ConsPlusNormal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663187">
        <w:rPr>
          <w:sz w:val="24"/>
          <w:szCs w:val="24"/>
        </w:rPr>
        <w:t>Все подписанные Сторонами дополнительные соглашения, приложения к настоящему договору и утвержденные (согласованные) сметы (сметные расчеты) являются его неотъемлемой частью.</w:t>
      </w:r>
    </w:p>
    <w:p w:rsidR="00EC71B0" w:rsidRPr="00663187" w:rsidRDefault="00EC71B0" w:rsidP="00787232">
      <w:pPr>
        <w:pStyle w:val="ConsPlusNormal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663187">
        <w:rPr>
          <w:sz w:val="24"/>
          <w:szCs w:val="24"/>
        </w:rPr>
        <w:t>В процессе исполнения договора Заказчик и (или)</w:t>
      </w:r>
      <w:r w:rsidR="004B2157" w:rsidRPr="00663187">
        <w:rPr>
          <w:sz w:val="24"/>
          <w:szCs w:val="24"/>
        </w:rPr>
        <w:t xml:space="preserve"> Подрядчик имеют право требовать изменения существенных условий Договора:</w:t>
      </w:r>
    </w:p>
    <w:p w:rsidR="004B2157" w:rsidRPr="00663187" w:rsidRDefault="004B2157" w:rsidP="002F2AF4">
      <w:pPr>
        <w:pStyle w:val="ConsPlusNormal"/>
        <w:numPr>
          <w:ilvl w:val="2"/>
          <w:numId w:val="2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 w:rsidRPr="00663187">
        <w:rPr>
          <w:sz w:val="24"/>
          <w:szCs w:val="24"/>
        </w:rPr>
        <w:t>в случае выявления необходимости  выполнения дополнительных объемов  работ, не являющихся предметом Договора;</w:t>
      </w:r>
    </w:p>
    <w:p w:rsidR="0021531B" w:rsidRPr="00663187" w:rsidRDefault="0021531B" w:rsidP="002F2AF4">
      <w:pPr>
        <w:pStyle w:val="ConsPlusNormal"/>
        <w:numPr>
          <w:ilvl w:val="2"/>
          <w:numId w:val="2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 w:rsidRPr="00663187">
        <w:rPr>
          <w:sz w:val="24"/>
          <w:szCs w:val="24"/>
        </w:rPr>
        <w:t>при изменении законодательства, регулирующего порядок заключения и исполнения Договоров;</w:t>
      </w:r>
    </w:p>
    <w:p w:rsidR="0021531B" w:rsidRPr="00663187" w:rsidRDefault="0021531B" w:rsidP="002F2AF4">
      <w:pPr>
        <w:pStyle w:val="ConsPlusNormal"/>
        <w:numPr>
          <w:ilvl w:val="2"/>
          <w:numId w:val="2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 w:rsidRPr="00663187">
        <w:rPr>
          <w:sz w:val="24"/>
          <w:szCs w:val="24"/>
        </w:rPr>
        <w:t xml:space="preserve"> в иных случаях, установленных законодательством.</w:t>
      </w:r>
    </w:p>
    <w:p w:rsidR="0021531B" w:rsidRPr="00663187" w:rsidRDefault="0021531B" w:rsidP="00787232">
      <w:pPr>
        <w:pStyle w:val="ConsPlusNormal"/>
        <w:tabs>
          <w:tab w:val="left" w:pos="993"/>
        </w:tabs>
        <w:ind w:firstLine="567"/>
        <w:jc w:val="both"/>
        <w:rPr>
          <w:sz w:val="24"/>
          <w:szCs w:val="24"/>
        </w:rPr>
      </w:pPr>
      <w:r w:rsidRPr="00663187">
        <w:rPr>
          <w:sz w:val="24"/>
          <w:szCs w:val="24"/>
        </w:rPr>
        <w:t>Одна из Сторон обязана уведомить другую Сторону в письменной форме о возникновении обстоятельств, требующих изменений условий договора, и направить в ее адрес дополнительное соглашение об  изменении условий договора в течение 5 (пяти) рабочих дней с момента наступления соответствующих обстоятельств.</w:t>
      </w:r>
    </w:p>
    <w:p w:rsidR="0021531B" w:rsidRPr="00663187" w:rsidRDefault="0021531B" w:rsidP="00787232">
      <w:pPr>
        <w:pStyle w:val="ConsPlusNormal"/>
        <w:tabs>
          <w:tab w:val="left" w:pos="993"/>
        </w:tabs>
        <w:ind w:firstLine="567"/>
        <w:jc w:val="both"/>
        <w:rPr>
          <w:sz w:val="24"/>
          <w:szCs w:val="24"/>
        </w:rPr>
      </w:pPr>
      <w:r w:rsidRPr="00663187">
        <w:rPr>
          <w:sz w:val="24"/>
          <w:szCs w:val="24"/>
        </w:rPr>
        <w:t>Другая Сторона обязана рассмотреть предложения об изменении условий договора и в течение 5 (пяти) рабочих дней с момента получения предложения и в случае согласия подписать дополнительное соглашение к договору или отказаться от его подписания.</w:t>
      </w:r>
    </w:p>
    <w:p w:rsidR="0021531B" w:rsidRPr="00663187" w:rsidRDefault="0021531B" w:rsidP="00787232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663187">
        <w:rPr>
          <w:rFonts w:eastAsia="Times New Roman"/>
          <w:sz w:val="24"/>
          <w:szCs w:val="24"/>
          <w:lang w:eastAsia="ru-RU"/>
        </w:rPr>
        <w:t>При внесении изменения в задание на проектирование сроки выполнения работ по договору изменяются путем подписания Сторонами дополнительного соглашения к Договору.</w:t>
      </w:r>
    </w:p>
    <w:p w:rsidR="0021531B" w:rsidRPr="004C321A" w:rsidRDefault="0021531B" w:rsidP="00787232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eastAsia="Times New Roman"/>
          <w:sz w:val="24"/>
          <w:szCs w:val="24"/>
          <w:lang w:eastAsia="ru-RU"/>
        </w:rPr>
      </w:pPr>
      <w:r w:rsidRPr="004C321A">
        <w:rPr>
          <w:rFonts w:eastAsia="Times New Roman"/>
          <w:sz w:val="24"/>
          <w:szCs w:val="24"/>
          <w:lang w:eastAsia="ru-RU"/>
        </w:rPr>
        <w:t>Внесение изменений в проектную документацию в связи с изменением</w:t>
      </w:r>
      <w:r w:rsidRPr="00663187">
        <w:rPr>
          <w:rFonts w:eastAsia="Times New Roman"/>
          <w:sz w:val="24"/>
          <w:szCs w:val="24"/>
          <w:lang w:eastAsia="ru-RU"/>
        </w:rPr>
        <w:t xml:space="preserve"> законодательства Республики Беларусь после завершения проектных работ, получивших положительное заключение государственной экспертизы, осуществляется Подрядчиком по </w:t>
      </w:r>
      <w:r w:rsidRPr="00663187">
        <w:rPr>
          <w:rFonts w:eastAsia="Times New Roman"/>
          <w:sz w:val="24"/>
          <w:szCs w:val="24"/>
          <w:lang w:eastAsia="ru-RU"/>
        </w:rPr>
        <w:lastRenderedPageBreak/>
        <w:t xml:space="preserve">отдельному договору. Внесение изменений в проектную документацию по инициативе Заказчика после завершения проектных работ, получивших положительное заключение </w:t>
      </w:r>
      <w:r w:rsidRPr="004C321A">
        <w:rPr>
          <w:rFonts w:eastAsia="Times New Roman"/>
          <w:sz w:val="24"/>
          <w:szCs w:val="24"/>
          <w:lang w:eastAsia="ru-RU"/>
        </w:rPr>
        <w:t>государственной экспертизы, осуществляется Подрядчиком по отдельному договору. Если же инициатива Заказчика связана с выявлением недостатков, допущенных Подрядчиком в проектной документации, получившей положительное заключение государственной экспертизы, изменение проектной документации осуществляется Подрядчиком</w:t>
      </w:r>
      <w:r w:rsidR="00E54573" w:rsidRPr="004C321A">
        <w:rPr>
          <w:rFonts w:eastAsia="Times New Roman"/>
          <w:sz w:val="24"/>
          <w:szCs w:val="24"/>
          <w:lang w:eastAsia="ru-RU"/>
        </w:rPr>
        <w:t xml:space="preserve"> </w:t>
      </w:r>
      <w:r w:rsidRPr="004C321A">
        <w:rPr>
          <w:rFonts w:eastAsia="Times New Roman"/>
          <w:sz w:val="24"/>
          <w:szCs w:val="24"/>
          <w:lang w:eastAsia="ru-RU"/>
        </w:rPr>
        <w:t>в</w:t>
      </w:r>
      <w:r w:rsidR="00E54573" w:rsidRPr="004C321A">
        <w:rPr>
          <w:rFonts w:eastAsia="Times New Roman"/>
          <w:sz w:val="24"/>
          <w:szCs w:val="24"/>
          <w:lang w:eastAsia="ru-RU"/>
        </w:rPr>
        <w:t xml:space="preserve"> </w:t>
      </w:r>
      <w:r w:rsidRPr="004C321A">
        <w:rPr>
          <w:rFonts w:eastAsia="Times New Roman"/>
          <w:sz w:val="24"/>
          <w:szCs w:val="24"/>
          <w:lang w:eastAsia="ru-RU"/>
        </w:rPr>
        <w:t>рамках</w:t>
      </w:r>
      <w:r w:rsidR="00E54573" w:rsidRPr="004C321A">
        <w:rPr>
          <w:rFonts w:eastAsia="Times New Roman"/>
          <w:sz w:val="24"/>
          <w:szCs w:val="24"/>
          <w:lang w:eastAsia="ru-RU"/>
        </w:rPr>
        <w:t xml:space="preserve"> </w:t>
      </w:r>
      <w:r w:rsidRPr="004C321A">
        <w:rPr>
          <w:rFonts w:eastAsia="Times New Roman"/>
          <w:sz w:val="24"/>
          <w:szCs w:val="24"/>
          <w:lang w:eastAsia="ru-RU"/>
        </w:rPr>
        <w:t>договорной</w:t>
      </w:r>
      <w:r w:rsidR="00E54573" w:rsidRPr="004C321A">
        <w:rPr>
          <w:rFonts w:eastAsia="Times New Roman"/>
          <w:sz w:val="24"/>
          <w:szCs w:val="24"/>
          <w:lang w:eastAsia="ru-RU"/>
        </w:rPr>
        <w:t xml:space="preserve"> </w:t>
      </w:r>
      <w:r w:rsidRPr="004C321A">
        <w:rPr>
          <w:rFonts w:eastAsia="Times New Roman"/>
          <w:sz w:val="24"/>
          <w:szCs w:val="24"/>
          <w:lang w:eastAsia="ru-RU"/>
        </w:rPr>
        <w:t>стоимости</w:t>
      </w:r>
      <w:r w:rsidR="00E54573" w:rsidRPr="004C321A">
        <w:rPr>
          <w:rFonts w:eastAsia="Times New Roman"/>
          <w:sz w:val="24"/>
          <w:szCs w:val="24"/>
          <w:lang w:eastAsia="ru-RU"/>
        </w:rPr>
        <w:t xml:space="preserve"> </w:t>
      </w:r>
      <w:r w:rsidRPr="004C321A">
        <w:rPr>
          <w:rFonts w:eastAsia="Times New Roman"/>
          <w:sz w:val="24"/>
          <w:szCs w:val="24"/>
          <w:lang w:eastAsia="ru-RU"/>
        </w:rPr>
        <w:t>без</w:t>
      </w:r>
      <w:r w:rsidR="001E027C" w:rsidRPr="004C321A">
        <w:rPr>
          <w:rFonts w:eastAsia="Times New Roman"/>
          <w:sz w:val="24"/>
          <w:szCs w:val="24"/>
          <w:lang w:eastAsia="ru-RU"/>
        </w:rPr>
        <w:t xml:space="preserve"> </w:t>
      </w:r>
      <w:r w:rsidRPr="004C321A">
        <w:rPr>
          <w:rFonts w:eastAsia="Times New Roman"/>
          <w:sz w:val="24"/>
          <w:szCs w:val="24"/>
          <w:lang w:eastAsia="ru-RU"/>
        </w:rPr>
        <w:t>дополнительной</w:t>
      </w:r>
      <w:r w:rsidR="001E027C" w:rsidRPr="004C321A">
        <w:rPr>
          <w:rFonts w:eastAsia="Times New Roman"/>
          <w:sz w:val="24"/>
          <w:szCs w:val="24"/>
          <w:lang w:eastAsia="ru-RU"/>
        </w:rPr>
        <w:t xml:space="preserve"> </w:t>
      </w:r>
      <w:r w:rsidRPr="004C321A">
        <w:rPr>
          <w:rFonts w:eastAsia="Times New Roman"/>
          <w:sz w:val="24"/>
          <w:szCs w:val="24"/>
          <w:lang w:eastAsia="ru-RU"/>
        </w:rPr>
        <w:t>оплаты.</w:t>
      </w:r>
    </w:p>
    <w:p w:rsidR="003B693A" w:rsidRPr="00663187" w:rsidRDefault="003B693A" w:rsidP="00787232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663187">
        <w:rPr>
          <w:sz w:val="24"/>
          <w:szCs w:val="24"/>
          <w:lang w:eastAsia="ru-RU"/>
        </w:rPr>
        <w:t>Договор может быть расторгнут до завершения выполнения работ в полном объеме по требованию:</w:t>
      </w:r>
    </w:p>
    <w:p w:rsidR="003B693A" w:rsidRPr="00663187" w:rsidRDefault="001E027C" w:rsidP="0078723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663187">
        <w:rPr>
          <w:sz w:val="24"/>
          <w:szCs w:val="24"/>
          <w:lang w:eastAsia="ru-RU"/>
        </w:rPr>
        <w:t>8.7</w:t>
      </w:r>
      <w:r w:rsidR="003B693A" w:rsidRPr="00663187">
        <w:rPr>
          <w:sz w:val="24"/>
          <w:szCs w:val="24"/>
          <w:lang w:eastAsia="ru-RU"/>
        </w:rPr>
        <w:t>.1. Заказчика:</w:t>
      </w:r>
    </w:p>
    <w:p w:rsidR="003B693A" w:rsidRPr="00663187" w:rsidRDefault="003B693A" w:rsidP="0078723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663187">
        <w:rPr>
          <w:sz w:val="24"/>
          <w:szCs w:val="24"/>
          <w:lang w:eastAsia="ru-RU"/>
        </w:rPr>
        <w:t xml:space="preserve">в случае неоднократного нарушения </w:t>
      </w:r>
      <w:r w:rsidR="00D509D0" w:rsidRPr="00663187">
        <w:rPr>
          <w:sz w:val="24"/>
          <w:szCs w:val="24"/>
          <w:lang w:eastAsia="ru-RU"/>
        </w:rPr>
        <w:t>П</w:t>
      </w:r>
      <w:r w:rsidRPr="00663187">
        <w:rPr>
          <w:sz w:val="24"/>
          <w:szCs w:val="24"/>
          <w:lang w:eastAsia="ru-RU"/>
        </w:rPr>
        <w:t xml:space="preserve">одрядчиком сроков выполнения работ, </w:t>
      </w:r>
      <w:r w:rsidR="001E027C" w:rsidRPr="00663187">
        <w:rPr>
          <w:sz w:val="24"/>
          <w:szCs w:val="24"/>
          <w:lang w:eastAsia="ru-RU"/>
        </w:rPr>
        <w:t>их видов (этапов), предусмотренных календарным планом</w:t>
      </w:r>
      <w:r w:rsidRPr="00663187">
        <w:rPr>
          <w:sz w:val="24"/>
          <w:szCs w:val="24"/>
          <w:lang w:eastAsia="ru-RU"/>
        </w:rPr>
        <w:t>;</w:t>
      </w:r>
    </w:p>
    <w:p w:rsidR="003B693A" w:rsidRPr="00663187" w:rsidRDefault="003B693A" w:rsidP="0078723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663187">
        <w:rPr>
          <w:sz w:val="24"/>
          <w:szCs w:val="24"/>
          <w:lang w:eastAsia="ru-RU"/>
        </w:rPr>
        <w:t>при нецелесообразности дальнейшего проведения работ, являющихся предметом договора;</w:t>
      </w:r>
    </w:p>
    <w:p w:rsidR="003B693A" w:rsidRPr="00663187" w:rsidRDefault="003B693A" w:rsidP="0078723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663187">
        <w:rPr>
          <w:sz w:val="24"/>
          <w:szCs w:val="24"/>
          <w:lang w:eastAsia="ru-RU"/>
        </w:rPr>
        <w:t>в случае изменения условий финансирования работ, являющихся предметом договора;</w:t>
      </w:r>
    </w:p>
    <w:p w:rsidR="001E027C" w:rsidRPr="00663187" w:rsidRDefault="001E027C" w:rsidP="0078723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663187">
        <w:rPr>
          <w:sz w:val="24"/>
          <w:szCs w:val="24"/>
          <w:lang w:eastAsia="ru-RU"/>
        </w:rPr>
        <w:t>8.7</w:t>
      </w:r>
      <w:r w:rsidR="003B693A" w:rsidRPr="00663187">
        <w:rPr>
          <w:sz w:val="24"/>
          <w:szCs w:val="24"/>
          <w:lang w:eastAsia="ru-RU"/>
        </w:rPr>
        <w:t xml:space="preserve">.2. </w:t>
      </w:r>
      <w:r w:rsidR="00D509D0" w:rsidRPr="00663187">
        <w:rPr>
          <w:sz w:val="24"/>
          <w:szCs w:val="24"/>
          <w:lang w:eastAsia="ru-RU"/>
        </w:rPr>
        <w:t>П</w:t>
      </w:r>
      <w:r w:rsidR="003B693A" w:rsidRPr="00663187">
        <w:rPr>
          <w:sz w:val="24"/>
          <w:szCs w:val="24"/>
          <w:lang w:eastAsia="ru-RU"/>
        </w:rPr>
        <w:t>одрядчика</w:t>
      </w:r>
      <w:r w:rsidRPr="00663187">
        <w:rPr>
          <w:sz w:val="24"/>
          <w:szCs w:val="24"/>
          <w:lang w:eastAsia="ru-RU"/>
        </w:rPr>
        <w:t>:</w:t>
      </w:r>
    </w:p>
    <w:p w:rsidR="003B693A" w:rsidRPr="00663187" w:rsidRDefault="003B693A" w:rsidP="0078723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663187">
        <w:rPr>
          <w:sz w:val="24"/>
          <w:szCs w:val="24"/>
          <w:lang w:eastAsia="ru-RU"/>
        </w:rPr>
        <w:t>в случае, если Заказчиком более 30 дней не осуществл</w:t>
      </w:r>
      <w:r w:rsidR="001E027C" w:rsidRPr="00663187">
        <w:rPr>
          <w:sz w:val="24"/>
          <w:szCs w:val="24"/>
          <w:lang w:eastAsia="ru-RU"/>
        </w:rPr>
        <w:t>яется</w:t>
      </w:r>
      <w:r w:rsidRPr="00663187">
        <w:rPr>
          <w:sz w:val="24"/>
          <w:szCs w:val="24"/>
          <w:lang w:eastAsia="ru-RU"/>
        </w:rPr>
        <w:t xml:space="preserve"> оплата выполненных и переданных в установленном порядке результата работ, их видов (этапов), предусмотренных в календарном плане;</w:t>
      </w:r>
    </w:p>
    <w:p w:rsidR="003B693A" w:rsidRPr="00663187" w:rsidRDefault="003B693A" w:rsidP="0078723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663187">
        <w:rPr>
          <w:sz w:val="24"/>
          <w:szCs w:val="24"/>
          <w:lang w:eastAsia="ru-RU"/>
        </w:rPr>
        <w:t>8.</w:t>
      </w:r>
      <w:r w:rsidR="001E027C" w:rsidRPr="00663187">
        <w:rPr>
          <w:sz w:val="24"/>
          <w:szCs w:val="24"/>
          <w:lang w:eastAsia="ru-RU"/>
        </w:rPr>
        <w:t>7</w:t>
      </w:r>
      <w:r w:rsidRPr="00663187">
        <w:rPr>
          <w:sz w:val="24"/>
          <w:szCs w:val="24"/>
          <w:lang w:eastAsia="ru-RU"/>
        </w:rPr>
        <w:t xml:space="preserve">.3. любой из </w:t>
      </w:r>
      <w:r w:rsidR="001E027C" w:rsidRPr="00663187">
        <w:rPr>
          <w:sz w:val="24"/>
          <w:szCs w:val="24"/>
          <w:lang w:eastAsia="ru-RU"/>
        </w:rPr>
        <w:t>С</w:t>
      </w:r>
      <w:r w:rsidRPr="00663187">
        <w:rPr>
          <w:sz w:val="24"/>
          <w:szCs w:val="24"/>
          <w:lang w:eastAsia="ru-RU"/>
        </w:rPr>
        <w:t>торон:</w:t>
      </w:r>
    </w:p>
    <w:p w:rsidR="003B693A" w:rsidRPr="00663187" w:rsidRDefault="003B693A" w:rsidP="0078723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color w:val="FF0000"/>
          <w:sz w:val="24"/>
          <w:szCs w:val="24"/>
          <w:lang w:eastAsia="ru-RU"/>
        </w:rPr>
      </w:pPr>
      <w:r w:rsidRPr="00663187">
        <w:rPr>
          <w:sz w:val="24"/>
          <w:szCs w:val="24"/>
          <w:lang w:eastAsia="ru-RU"/>
        </w:rPr>
        <w:t xml:space="preserve">если на предложение о внесении изменений в существенные условия </w:t>
      </w:r>
      <w:r w:rsidR="001E027C" w:rsidRPr="00663187">
        <w:rPr>
          <w:sz w:val="24"/>
          <w:szCs w:val="24"/>
          <w:lang w:eastAsia="ru-RU"/>
        </w:rPr>
        <w:t>договора другая С</w:t>
      </w:r>
      <w:r w:rsidRPr="00663187">
        <w:rPr>
          <w:sz w:val="24"/>
          <w:szCs w:val="24"/>
          <w:lang w:eastAsia="ru-RU"/>
        </w:rPr>
        <w:t>торона не дала ответ в установленный ср</w:t>
      </w:r>
      <w:r w:rsidR="001E027C" w:rsidRPr="00663187">
        <w:rPr>
          <w:sz w:val="24"/>
          <w:szCs w:val="24"/>
          <w:lang w:eastAsia="ru-RU"/>
        </w:rPr>
        <w:t xml:space="preserve">ок или отказалась от изменения </w:t>
      </w:r>
      <w:r w:rsidRPr="00663187">
        <w:rPr>
          <w:sz w:val="24"/>
          <w:szCs w:val="24"/>
          <w:lang w:eastAsia="ru-RU"/>
        </w:rPr>
        <w:t>условий</w:t>
      </w:r>
      <w:r w:rsidR="001E027C" w:rsidRPr="00663187">
        <w:rPr>
          <w:sz w:val="24"/>
          <w:szCs w:val="24"/>
          <w:lang w:eastAsia="ru-RU"/>
        </w:rPr>
        <w:t xml:space="preserve"> договора</w:t>
      </w:r>
      <w:r w:rsidRPr="00663187">
        <w:rPr>
          <w:sz w:val="24"/>
          <w:szCs w:val="24"/>
          <w:lang w:eastAsia="ru-RU"/>
        </w:rPr>
        <w:t>;</w:t>
      </w:r>
    </w:p>
    <w:p w:rsidR="003B693A" w:rsidRPr="00663187" w:rsidRDefault="001E027C" w:rsidP="0078723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663187">
        <w:rPr>
          <w:sz w:val="24"/>
          <w:szCs w:val="24"/>
          <w:lang w:eastAsia="ru-RU"/>
        </w:rPr>
        <w:t>при нахождении одной из С</w:t>
      </w:r>
      <w:r w:rsidR="003B693A" w:rsidRPr="00663187">
        <w:rPr>
          <w:sz w:val="24"/>
          <w:szCs w:val="24"/>
          <w:lang w:eastAsia="ru-RU"/>
        </w:rPr>
        <w:t xml:space="preserve">торон по договору в </w:t>
      </w:r>
      <w:r w:rsidRPr="00663187">
        <w:rPr>
          <w:sz w:val="24"/>
          <w:szCs w:val="24"/>
          <w:lang w:eastAsia="ru-RU"/>
        </w:rPr>
        <w:t>стадии</w:t>
      </w:r>
      <w:r w:rsidR="003B693A" w:rsidRPr="00663187">
        <w:rPr>
          <w:sz w:val="24"/>
          <w:szCs w:val="24"/>
          <w:lang w:eastAsia="ru-RU"/>
        </w:rPr>
        <w:t xml:space="preserve"> ликвид</w:t>
      </w:r>
      <w:r w:rsidRPr="00663187">
        <w:rPr>
          <w:sz w:val="24"/>
          <w:szCs w:val="24"/>
          <w:lang w:eastAsia="ru-RU"/>
        </w:rPr>
        <w:t>ации (прекращения деятельности), возбуждения производства по делу об экономической несостоятельности</w:t>
      </w:r>
      <w:r w:rsidR="003B693A" w:rsidRPr="00663187">
        <w:rPr>
          <w:sz w:val="24"/>
          <w:szCs w:val="24"/>
          <w:lang w:eastAsia="ru-RU"/>
        </w:rPr>
        <w:t xml:space="preserve"> (банкротстве) и открытии конкурсного производства</w:t>
      </w:r>
      <w:r w:rsidR="00C14330" w:rsidRPr="00663187">
        <w:rPr>
          <w:sz w:val="24"/>
          <w:szCs w:val="24"/>
          <w:lang w:eastAsia="ru-RU"/>
        </w:rPr>
        <w:t>, осуществления реорганизации, отраженной в Едином государственном регистре юридических лиц и индивидуальных предпринимателей</w:t>
      </w:r>
      <w:r w:rsidR="003B693A" w:rsidRPr="00663187">
        <w:rPr>
          <w:sz w:val="24"/>
          <w:szCs w:val="24"/>
          <w:lang w:eastAsia="ru-RU"/>
        </w:rPr>
        <w:t>.</w:t>
      </w:r>
    </w:p>
    <w:p w:rsidR="00C14330" w:rsidRPr="00663187" w:rsidRDefault="00C14330" w:rsidP="0078723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663187">
        <w:rPr>
          <w:sz w:val="24"/>
          <w:szCs w:val="24"/>
          <w:lang w:eastAsia="ru-RU"/>
        </w:rPr>
        <w:t>Предложение о расторжении договора направляется заинтересованной стороной в письменной форме другой стороне, которая обязана рассмотреть его в течение 10 (десяти) рабочих дней.</w:t>
      </w:r>
    </w:p>
    <w:p w:rsidR="003D1D76" w:rsidRPr="008F60CB" w:rsidRDefault="003D1D76" w:rsidP="003D1D76">
      <w:pPr>
        <w:pStyle w:val="ac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963689">
        <w:rPr>
          <w:sz w:val="24"/>
          <w:szCs w:val="24"/>
          <w:lang w:eastAsia="ru-RU"/>
        </w:rPr>
        <w:t xml:space="preserve">Заказчик вправе в любое время до сдачи ему результатов работ в одностороннем </w:t>
      </w:r>
      <w:r w:rsidRPr="008F60CB">
        <w:rPr>
          <w:sz w:val="24"/>
          <w:szCs w:val="24"/>
          <w:lang w:eastAsia="ru-RU"/>
        </w:rPr>
        <w:t>порядке отказаться от исполнения договора, письменно предупредив об этом Подрядчика. При этом частично выполненные незавершенные (бросовые) работы оплате не подлежат в случае, если причиной отказа явилось то, что:</w:t>
      </w:r>
    </w:p>
    <w:p w:rsidR="003D1D76" w:rsidRPr="00963689" w:rsidRDefault="003D1D76" w:rsidP="003D1D76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963689">
        <w:rPr>
          <w:sz w:val="24"/>
          <w:szCs w:val="24"/>
          <w:lang w:eastAsia="ru-RU"/>
        </w:rPr>
        <w:t>Подрядчик в течение 30 дней не приступает к исполнению договора;</w:t>
      </w:r>
    </w:p>
    <w:p w:rsidR="003D1D76" w:rsidRPr="00963689" w:rsidRDefault="003D1D76" w:rsidP="003D1D76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963689">
        <w:rPr>
          <w:sz w:val="24"/>
          <w:szCs w:val="24"/>
          <w:lang w:eastAsia="ru-RU"/>
        </w:rPr>
        <w:t>Подрядчик выполняет работу с нарушением сроков, предусмотренных в календарном плане, что ставит под сомнение ее завершение к установленному договором сроку;</w:t>
      </w:r>
    </w:p>
    <w:p w:rsidR="003D1D76" w:rsidRPr="00963689" w:rsidRDefault="003D1D76" w:rsidP="003D1D76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963689">
        <w:rPr>
          <w:sz w:val="24"/>
          <w:szCs w:val="24"/>
          <w:lang w:eastAsia="ru-RU"/>
        </w:rPr>
        <w:t>во время выполнения работы стало очевидно, что она не будет выполнена Подрядчиком надлежащим образом и в назначенный срок, а также не будут устранены указанные Заказчиком недостатки (замечания);</w:t>
      </w:r>
    </w:p>
    <w:p w:rsidR="008F60CB" w:rsidRPr="008F60CB" w:rsidRDefault="008F60CB" w:rsidP="008F60CB">
      <w:pPr>
        <w:pStyle w:val="ac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trike/>
          <w:sz w:val="24"/>
          <w:szCs w:val="24"/>
          <w:lang w:eastAsia="ru-RU"/>
        </w:rPr>
      </w:pPr>
      <w:r w:rsidRPr="008F60CB">
        <w:rPr>
          <w:sz w:val="24"/>
          <w:szCs w:val="24"/>
          <w:lang w:eastAsia="ru-RU"/>
        </w:rPr>
        <w:t>Заказчик вправе в любое время до сдачи ему результатов работ в одностороннем порядке отказаться от исполнения договора, письменно предупредив об этом Подрядчика, если:</w:t>
      </w:r>
    </w:p>
    <w:p w:rsidR="003D1D76" w:rsidRPr="008F60CB" w:rsidRDefault="003D1D76" w:rsidP="008F60CB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8F60CB">
        <w:rPr>
          <w:sz w:val="24"/>
          <w:szCs w:val="24"/>
          <w:lang w:eastAsia="ru-RU"/>
        </w:rPr>
        <w:t>получено отрицательное заключение экспертизы;</w:t>
      </w:r>
    </w:p>
    <w:p w:rsidR="003D1D76" w:rsidRPr="008F60CB" w:rsidRDefault="003D1D76" w:rsidP="008F60CB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8F60CB">
        <w:rPr>
          <w:sz w:val="24"/>
          <w:szCs w:val="24"/>
          <w:lang w:eastAsia="ru-RU"/>
        </w:rPr>
        <w:t>срок выполнения работ истек, а работы не выполнены Подрядчиком в полном объеме.</w:t>
      </w:r>
    </w:p>
    <w:p w:rsidR="00C14330" w:rsidRPr="00663187" w:rsidRDefault="00C14330" w:rsidP="0077031E">
      <w:pPr>
        <w:pStyle w:val="ac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663187">
        <w:rPr>
          <w:sz w:val="24"/>
          <w:szCs w:val="24"/>
          <w:lang w:eastAsia="ru-RU"/>
        </w:rPr>
        <w:t>При согласии другой Стороны на расторжение договора, а также при одностороннем отказе от договора в 5-дневный срок с момента расторжения договора оформляется акт сдачи-приемки выполненных незавершенных проектных работ, их видов (этапов) с указанием:</w:t>
      </w:r>
    </w:p>
    <w:p w:rsidR="00C14330" w:rsidRPr="00663187" w:rsidRDefault="00C14330" w:rsidP="0077031E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663187">
        <w:rPr>
          <w:sz w:val="24"/>
          <w:szCs w:val="24"/>
          <w:lang w:eastAsia="ru-RU"/>
        </w:rPr>
        <w:t xml:space="preserve">стоимости </w:t>
      </w:r>
      <w:r w:rsidR="002D295C" w:rsidRPr="00663187">
        <w:rPr>
          <w:sz w:val="24"/>
          <w:szCs w:val="24"/>
          <w:lang w:eastAsia="ru-RU"/>
        </w:rPr>
        <w:t xml:space="preserve">работ, </w:t>
      </w:r>
      <w:r w:rsidRPr="00663187">
        <w:rPr>
          <w:sz w:val="24"/>
          <w:szCs w:val="24"/>
          <w:lang w:eastAsia="ru-RU"/>
        </w:rPr>
        <w:t xml:space="preserve">фактически выполненных Подрядчиком и принятых Заказчиком </w:t>
      </w:r>
      <w:r w:rsidR="002D295C" w:rsidRPr="00663187">
        <w:rPr>
          <w:sz w:val="24"/>
          <w:szCs w:val="24"/>
          <w:lang w:eastAsia="ru-RU"/>
        </w:rPr>
        <w:t>на дату расторжения Договора и в течение 2 (двух) дней после него</w:t>
      </w:r>
      <w:r w:rsidRPr="00663187">
        <w:rPr>
          <w:sz w:val="24"/>
          <w:szCs w:val="24"/>
          <w:lang w:eastAsia="ru-RU"/>
        </w:rPr>
        <w:t>;</w:t>
      </w:r>
    </w:p>
    <w:p w:rsidR="00C14330" w:rsidRPr="00663187" w:rsidRDefault="00C14330" w:rsidP="0077031E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663187">
        <w:rPr>
          <w:sz w:val="24"/>
          <w:szCs w:val="24"/>
          <w:lang w:eastAsia="ru-RU"/>
        </w:rPr>
        <w:t>перечня передаваемых Заказчику результатов работ</w:t>
      </w:r>
      <w:r w:rsidR="002D295C" w:rsidRPr="00663187">
        <w:rPr>
          <w:sz w:val="24"/>
          <w:szCs w:val="24"/>
          <w:lang w:eastAsia="ru-RU"/>
        </w:rPr>
        <w:t xml:space="preserve"> на дату расторжения </w:t>
      </w:r>
      <w:r w:rsidR="002D295C" w:rsidRPr="00663187">
        <w:rPr>
          <w:sz w:val="24"/>
          <w:szCs w:val="24"/>
          <w:lang w:eastAsia="ru-RU"/>
        </w:rPr>
        <w:lastRenderedPageBreak/>
        <w:t>договора и в течение 2 (двух) дней после него</w:t>
      </w:r>
      <w:r w:rsidRPr="00663187">
        <w:rPr>
          <w:sz w:val="24"/>
          <w:szCs w:val="24"/>
          <w:lang w:eastAsia="ru-RU"/>
        </w:rPr>
        <w:t>, в том числе требующих доработки;</w:t>
      </w:r>
    </w:p>
    <w:p w:rsidR="00C14330" w:rsidRPr="00663187" w:rsidRDefault="002D295C" w:rsidP="0077031E">
      <w:pPr>
        <w:pStyle w:val="ac"/>
        <w:widowControl w:val="0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  <w:lang w:eastAsia="ru-RU"/>
        </w:rPr>
      </w:pPr>
      <w:r w:rsidRPr="00663187">
        <w:rPr>
          <w:sz w:val="24"/>
          <w:szCs w:val="24"/>
          <w:lang w:eastAsia="ru-RU"/>
        </w:rPr>
        <w:t>обязательств С</w:t>
      </w:r>
      <w:r w:rsidR="00C14330" w:rsidRPr="00663187">
        <w:rPr>
          <w:sz w:val="24"/>
          <w:szCs w:val="24"/>
          <w:lang w:eastAsia="ru-RU"/>
        </w:rPr>
        <w:t>торон, связанных с расторжением договора.</w:t>
      </w:r>
    </w:p>
    <w:p w:rsidR="00C14330" w:rsidRPr="00663187" w:rsidRDefault="002D295C" w:rsidP="0077031E">
      <w:pPr>
        <w:pStyle w:val="ConsPlusNormal"/>
        <w:tabs>
          <w:tab w:val="left" w:pos="993"/>
          <w:tab w:val="left" w:pos="1276"/>
        </w:tabs>
        <w:ind w:firstLine="567"/>
        <w:jc w:val="both"/>
        <w:rPr>
          <w:sz w:val="24"/>
          <w:szCs w:val="24"/>
        </w:rPr>
      </w:pPr>
      <w:r w:rsidRPr="00663187">
        <w:rPr>
          <w:sz w:val="24"/>
          <w:szCs w:val="24"/>
        </w:rPr>
        <w:t>Акт составляется Подрядчиком и подписывается Заказчиком в течение 5 (пяти) рабочих дней с момента получения акта.</w:t>
      </w:r>
    </w:p>
    <w:p w:rsidR="003B693A" w:rsidRPr="00663187" w:rsidRDefault="003B693A" w:rsidP="0077031E">
      <w:pPr>
        <w:pStyle w:val="ConsPlusNormal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663187">
        <w:rPr>
          <w:sz w:val="24"/>
          <w:szCs w:val="24"/>
        </w:rPr>
        <w:t>В соответствии с предметом настоящего договора Подрядчик передает Заказчику все исключительные имущественны</w:t>
      </w:r>
      <w:r w:rsidR="00663187" w:rsidRPr="00663187">
        <w:rPr>
          <w:sz w:val="24"/>
          <w:szCs w:val="24"/>
        </w:rPr>
        <w:t>е права на результаты работ по Д</w:t>
      </w:r>
      <w:r w:rsidRPr="00663187">
        <w:rPr>
          <w:sz w:val="24"/>
          <w:szCs w:val="24"/>
        </w:rPr>
        <w:t>оговору, в том числе, но не исключительно:</w:t>
      </w:r>
    </w:p>
    <w:p w:rsidR="003B693A" w:rsidRPr="00663187" w:rsidRDefault="00663187" w:rsidP="00787232">
      <w:pPr>
        <w:pStyle w:val="ConsPlusNormal"/>
        <w:ind w:firstLine="567"/>
        <w:jc w:val="both"/>
        <w:rPr>
          <w:sz w:val="24"/>
          <w:szCs w:val="24"/>
        </w:rPr>
      </w:pPr>
      <w:r w:rsidRPr="00663187">
        <w:rPr>
          <w:sz w:val="24"/>
          <w:szCs w:val="24"/>
        </w:rPr>
        <w:t>8.1</w:t>
      </w:r>
      <w:r w:rsidR="008F60CB">
        <w:rPr>
          <w:sz w:val="24"/>
          <w:szCs w:val="24"/>
        </w:rPr>
        <w:t>1</w:t>
      </w:r>
      <w:r w:rsidRPr="00663187">
        <w:rPr>
          <w:sz w:val="24"/>
          <w:szCs w:val="24"/>
        </w:rPr>
        <w:t>.1.</w:t>
      </w:r>
      <w:r w:rsidRPr="00663187">
        <w:rPr>
          <w:sz w:val="24"/>
          <w:szCs w:val="24"/>
        </w:rPr>
        <w:tab/>
      </w:r>
      <w:r w:rsidR="003B693A" w:rsidRPr="00663187">
        <w:rPr>
          <w:sz w:val="24"/>
          <w:szCs w:val="24"/>
        </w:rPr>
        <w:t>воспроизводить проект, выполненную на его основе документацию для строительства и изображение объекта в любой форме;</w:t>
      </w:r>
    </w:p>
    <w:p w:rsidR="003B693A" w:rsidRPr="00663187" w:rsidRDefault="00663187" w:rsidP="00787232">
      <w:pPr>
        <w:pStyle w:val="ConsPlusNormal"/>
        <w:ind w:firstLine="567"/>
        <w:jc w:val="both"/>
        <w:rPr>
          <w:sz w:val="24"/>
          <w:szCs w:val="24"/>
        </w:rPr>
      </w:pPr>
      <w:r w:rsidRPr="00663187">
        <w:rPr>
          <w:sz w:val="24"/>
          <w:szCs w:val="24"/>
        </w:rPr>
        <w:t>8.1</w:t>
      </w:r>
      <w:r w:rsidR="008F60CB">
        <w:rPr>
          <w:sz w:val="24"/>
          <w:szCs w:val="24"/>
        </w:rPr>
        <w:t>1</w:t>
      </w:r>
      <w:r w:rsidRPr="00663187">
        <w:rPr>
          <w:sz w:val="24"/>
          <w:szCs w:val="24"/>
        </w:rPr>
        <w:t>.2.</w:t>
      </w:r>
      <w:r w:rsidRPr="00663187">
        <w:rPr>
          <w:sz w:val="24"/>
          <w:szCs w:val="24"/>
        </w:rPr>
        <w:tab/>
      </w:r>
      <w:r w:rsidR="003B693A" w:rsidRPr="00663187">
        <w:rPr>
          <w:sz w:val="24"/>
          <w:szCs w:val="24"/>
        </w:rPr>
        <w:t>распространять экземпляры проекта и выполненной на его основе документации для строительства, в том числе посредством продажи или иной передачи права собственности;</w:t>
      </w:r>
    </w:p>
    <w:p w:rsidR="00755A4D" w:rsidRPr="00663187" w:rsidRDefault="00663187" w:rsidP="00787232">
      <w:pPr>
        <w:pStyle w:val="ConsPlusNormal"/>
        <w:ind w:firstLine="567"/>
        <w:jc w:val="both"/>
        <w:rPr>
          <w:sz w:val="24"/>
          <w:szCs w:val="24"/>
        </w:rPr>
      </w:pPr>
      <w:r w:rsidRPr="00663187">
        <w:rPr>
          <w:sz w:val="24"/>
          <w:szCs w:val="24"/>
        </w:rPr>
        <w:t>8.1</w:t>
      </w:r>
      <w:r w:rsidR="008F60CB">
        <w:rPr>
          <w:sz w:val="24"/>
          <w:szCs w:val="24"/>
        </w:rPr>
        <w:t>1</w:t>
      </w:r>
      <w:r w:rsidRPr="00663187">
        <w:rPr>
          <w:sz w:val="24"/>
          <w:szCs w:val="24"/>
        </w:rPr>
        <w:t>.3.</w:t>
      </w:r>
      <w:r w:rsidRPr="00663187">
        <w:rPr>
          <w:sz w:val="24"/>
          <w:szCs w:val="24"/>
        </w:rPr>
        <w:tab/>
      </w:r>
      <w:r w:rsidR="003B693A" w:rsidRPr="00663187">
        <w:rPr>
          <w:sz w:val="24"/>
          <w:szCs w:val="24"/>
        </w:rPr>
        <w:t>переделывать или любым другим образом перерабатывать проект, выполненную на его основе документацию для строительства, а также возведенный объект.</w:t>
      </w:r>
    </w:p>
    <w:p w:rsidR="00755A4D" w:rsidRPr="00663187" w:rsidRDefault="00755A4D" w:rsidP="00787232">
      <w:pPr>
        <w:pStyle w:val="ConsPlusNormal"/>
        <w:ind w:firstLine="567"/>
        <w:jc w:val="both"/>
        <w:rPr>
          <w:sz w:val="24"/>
          <w:szCs w:val="24"/>
        </w:rPr>
      </w:pPr>
      <w:r w:rsidRPr="00663187">
        <w:rPr>
          <w:sz w:val="24"/>
          <w:szCs w:val="24"/>
        </w:rPr>
        <w:t xml:space="preserve">Заказчик вправе использовать разработанную </w:t>
      </w:r>
      <w:r w:rsidR="002F3451" w:rsidRPr="00663187">
        <w:rPr>
          <w:sz w:val="24"/>
          <w:szCs w:val="24"/>
        </w:rPr>
        <w:t>ПД</w:t>
      </w:r>
      <w:r w:rsidRPr="00663187">
        <w:rPr>
          <w:sz w:val="24"/>
          <w:szCs w:val="24"/>
        </w:rPr>
        <w:t xml:space="preserve">, полученную от Подрядчика, по своему усмотрению без получения каких-либо дополнительных согласований </w:t>
      </w:r>
      <w:r w:rsidR="002F3451" w:rsidRPr="00663187">
        <w:rPr>
          <w:sz w:val="24"/>
          <w:szCs w:val="24"/>
        </w:rPr>
        <w:t>от</w:t>
      </w:r>
      <w:r w:rsidRPr="00663187">
        <w:rPr>
          <w:sz w:val="24"/>
          <w:szCs w:val="24"/>
        </w:rPr>
        <w:t xml:space="preserve"> Подрядчик</w:t>
      </w:r>
      <w:r w:rsidR="002F3451" w:rsidRPr="00663187">
        <w:rPr>
          <w:sz w:val="24"/>
          <w:szCs w:val="24"/>
        </w:rPr>
        <w:t>а</w:t>
      </w:r>
      <w:r w:rsidRPr="00663187">
        <w:rPr>
          <w:sz w:val="24"/>
          <w:szCs w:val="24"/>
        </w:rPr>
        <w:t>.</w:t>
      </w:r>
    </w:p>
    <w:p w:rsidR="003B693A" w:rsidRPr="00663187" w:rsidRDefault="003B693A" w:rsidP="0077031E">
      <w:pPr>
        <w:pStyle w:val="ConsPlusNormal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663187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 подлежат разрешению в Экономическом суде г. Минск</w:t>
      </w:r>
      <w:r w:rsidR="00663187" w:rsidRPr="00663187">
        <w:rPr>
          <w:sz w:val="24"/>
          <w:szCs w:val="24"/>
        </w:rPr>
        <w:t>а. Срок рассмотрения претензий –</w:t>
      </w:r>
      <w:r w:rsidRPr="00663187">
        <w:rPr>
          <w:sz w:val="24"/>
          <w:szCs w:val="24"/>
        </w:rPr>
        <w:t xml:space="preserve"> </w:t>
      </w:r>
      <w:r w:rsidR="00755A4D" w:rsidRPr="00663187">
        <w:rPr>
          <w:sz w:val="24"/>
          <w:szCs w:val="24"/>
        </w:rPr>
        <w:t>20</w:t>
      </w:r>
      <w:r w:rsidRPr="00663187">
        <w:rPr>
          <w:sz w:val="24"/>
          <w:szCs w:val="24"/>
        </w:rPr>
        <w:t xml:space="preserve"> </w:t>
      </w:r>
      <w:r w:rsidR="00663187" w:rsidRPr="00663187">
        <w:rPr>
          <w:sz w:val="24"/>
          <w:szCs w:val="24"/>
        </w:rPr>
        <w:t xml:space="preserve">(двадцать) </w:t>
      </w:r>
      <w:r w:rsidR="002F3451" w:rsidRPr="00663187">
        <w:rPr>
          <w:sz w:val="24"/>
          <w:szCs w:val="24"/>
        </w:rPr>
        <w:t>рабочих</w:t>
      </w:r>
      <w:r w:rsidRPr="00663187">
        <w:rPr>
          <w:sz w:val="24"/>
          <w:szCs w:val="24"/>
        </w:rPr>
        <w:t xml:space="preserve"> дней.</w:t>
      </w:r>
    </w:p>
    <w:p w:rsidR="003B693A" w:rsidRPr="00663187" w:rsidRDefault="003B693A" w:rsidP="0077031E">
      <w:pPr>
        <w:pStyle w:val="ConsPlusNormal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663187">
        <w:rPr>
          <w:sz w:val="24"/>
          <w:szCs w:val="24"/>
        </w:rPr>
        <w:t>Риск изменения обстоятельств, из которых стороны исходили при заключении договора, несет П</w:t>
      </w:r>
      <w:r w:rsidR="00A219E8" w:rsidRPr="00663187">
        <w:rPr>
          <w:sz w:val="24"/>
          <w:szCs w:val="24"/>
        </w:rPr>
        <w:t>одрядчик.</w:t>
      </w:r>
    </w:p>
    <w:p w:rsidR="00241135" w:rsidRPr="00663187" w:rsidRDefault="00241135" w:rsidP="0077031E">
      <w:pPr>
        <w:pStyle w:val="ConsPlusNormal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663187">
        <w:rPr>
          <w:sz w:val="24"/>
          <w:szCs w:val="24"/>
        </w:rPr>
        <w:t>Стороны настоящего договора обязуются хранить строгую конфиденциальность и</w:t>
      </w:r>
      <w:r w:rsidR="00244D72" w:rsidRPr="00663187">
        <w:rPr>
          <w:sz w:val="24"/>
          <w:szCs w:val="24"/>
        </w:rPr>
        <w:t xml:space="preserve"> </w:t>
      </w:r>
      <w:r w:rsidRPr="00663187">
        <w:rPr>
          <w:sz w:val="24"/>
          <w:szCs w:val="24"/>
        </w:rPr>
        <w:t>не предоставлять третьей стороне информацию, полученную от другой стороны Договора или ставшую известной прямо или косвенно, устно или письменно в связи с заключением и исполнением настоящего договора.</w:t>
      </w:r>
    </w:p>
    <w:p w:rsidR="00241135" w:rsidRPr="00663187" w:rsidRDefault="00241135" w:rsidP="0077031E">
      <w:pPr>
        <w:widowControl w:val="0"/>
        <w:tabs>
          <w:tab w:val="left" w:pos="1134"/>
        </w:tabs>
        <w:ind w:firstLine="567"/>
        <w:jc w:val="both"/>
        <w:rPr>
          <w:sz w:val="24"/>
          <w:szCs w:val="24"/>
          <w:lang w:eastAsia="ru-RU"/>
        </w:rPr>
      </w:pPr>
      <w:r w:rsidRPr="00663187">
        <w:rPr>
          <w:sz w:val="24"/>
          <w:szCs w:val="24"/>
          <w:lang w:eastAsia="ru-RU"/>
        </w:rPr>
        <w:t>Для целей настоящего пункта под информацией понимается информация о сторонах и условиях договора, о формах и методах выполнения сторонами своих обязательств по договору, об отношениях сторон в ходе выполнения обязательств по договору, а также информация о деятельности или имуществе любой из сторон.</w:t>
      </w:r>
    </w:p>
    <w:p w:rsidR="00241135" w:rsidRPr="00663187" w:rsidRDefault="00241135" w:rsidP="0077031E">
      <w:pPr>
        <w:widowControl w:val="0"/>
        <w:tabs>
          <w:tab w:val="left" w:pos="1134"/>
        </w:tabs>
        <w:ind w:firstLine="567"/>
        <w:jc w:val="both"/>
        <w:rPr>
          <w:sz w:val="24"/>
          <w:szCs w:val="24"/>
          <w:lang w:eastAsia="ru-RU"/>
        </w:rPr>
      </w:pPr>
      <w:r w:rsidRPr="00663187">
        <w:rPr>
          <w:sz w:val="24"/>
          <w:szCs w:val="24"/>
          <w:lang w:eastAsia="ru-RU"/>
        </w:rPr>
        <w:t>В случае нарушения вышеуказанных обязательств, каждая из сторон вправе требовать возмещения ущерба.</w:t>
      </w:r>
    </w:p>
    <w:p w:rsidR="00787232" w:rsidRDefault="00241135" w:rsidP="0077031E">
      <w:pPr>
        <w:pStyle w:val="ac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  <w:lang w:eastAsia="ru-RU"/>
        </w:rPr>
      </w:pPr>
      <w:r w:rsidRPr="00787232">
        <w:rPr>
          <w:sz w:val="24"/>
          <w:szCs w:val="24"/>
          <w:lang w:eastAsia="ru-RU"/>
        </w:rPr>
        <w:t>Стороны подтверждают, что им известны требования законодательных и иных</w:t>
      </w:r>
      <w:r w:rsidR="00D55C1B" w:rsidRPr="00787232">
        <w:rPr>
          <w:sz w:val="24"/>
          <w:szCs w:val="24"/>
          <w:lang w:eastAsia="ru-RU"/>
        </w:rPr>
        <w:t xml:space="preserve"> </w:t>
      </w:r>
      <w:r w:rsidR="00787232" w:rsidRPr="00787232">
        <w:rPr>
          <w:sz w:val="24"/>
          <w:szCs w:val="24"/>
          <w:lang w:eastAsia="ru-RU"/>
        </w:rPr>
        <w:t>нормативных правовых актов Республики Беларусь о противодействии коррупции (далее – антикоррупционные требования). Стороны обязуются обеспечить соблюдение требований и не совершение коррупционных действий при исполнении настоящего договора своими работниками, представителями, аффилированными лицами, а также субподрядчиками и иными контрагентами, привлекаемыми ими для исполнения настоящего договора.</w:t>
      </w:r>
    </w:p>
    <w:p w:rsidR="00241135" w:rsidRPr="00663187" w:rsidRDefault="00787232" w:rsidP="0077031E">
      <w:pPr>
        <w:pStyle w:val="ac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  <w:lang w:eastAsia="ru-RU"/>
        </w:rPr>
      </w:pPr>
      <w:r w:rsidRPr="0077031E">
        <w:rPr>
          <w:sz w:val="24"/>
          <w:szCs w:val="24"/>
          <w:lang w:eastAsia="ru-RU"/>
        </w:rPr>
        <w:t>В случае возникновения у стороны подозрений, что произошло или может</w:t>
      </w:r>
      <w:r w:rsidR="0077031E">
        <w:rPr>
          <w:sz w:val="24"/>
          <w:szCs w:val="24"/>
          <w:lang w:eastAsia="ru-RU"/>
        </w:rPr>
        <w:t xml:space="preserve"> </w:t>
      </w:r>
      <w:r w:rsidRPr="00663187">
        <w:rPr>
          <w:sz w:val="24"/>
          <w:szCs w:val="24"/>
          <w:lang w:eastAsia="ru-RU"/>
        </w:rPr>
        <w:t xml:space="preserve">произойти </w:t>
      </w:r>
      <w:r w:rsidR="00241135" w:rsidRPr="00663187">
        <w:rPr>
          <w:sz w:val="24"/>
          <w:szCs w:val="24"/>
          <w:lang w:eastAsia="ru-RU"/>
        </w:rPr>
        <w:t>нарушение каких-либо положений настоящего пункта, соответствующая сторона обязуется уведомить об этом другую сторону в письменной форме.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пункта.</w:t>
      </w:r>
    </w:p>
    <w:p w:rsidR="00241135" w:rsidRPr="009B7D58" w:rsidRDefault="00241135" w:rsidP="00787232">
      <w:pPr>
        <w:pStyle w:val="1CStyle5"/>
        <w:widowControl w:val="0"/>
        <w:spacing w:after="0" w:line="240" w:lineRule="auto"/>
        <w:ind w:firstLine="567"/>
        <w:rPr>
          <w:rFonts w:ascii="Times New Roman" w:eastAsia="Calibri" w:hAnsi="Times New Roman"/>
          <w:sz w:val="24"/>
          <w:szCs w:val="24"/>
        </w:rPr>
      </w:pPr>
      <w:r w:rsidRPr="00663187">
        <w:rPr>
          <w:rFonts w:ascii="Times New Roman" w:eastAsia="Calibri" w:hAnsi="Times New Roman"/>
          <w:sz w:val="24"/>
          <w:szCs w:val="24"/>
        </w:rPr>
        <w:t xml:space="preserve">В случае нарушения одной стороной обязательств воздерживаться от коррупционных действий и (или) неполучения другой стороной в пятнадцатидневный срок подтверждения, что нарушения не произошло или не произойдет с приложением документов, подтверждающих данных факт (при их наличии), другая сторона вправе отказаться от настоящего договора в одностороннем порядке, направив соответствующее письменное </w:t>
      </w:r>
      <w:r w:rsidRPr="009B7D58">
        <w:rPr>
          <w:rFonts w:ascii="Times New Roman" w:eastAsia="Calibri" w:hAnsi="Times New Roman"/>
          <w:sz w:val="24"/>
          <w:szCs w:val="24"/>
        </w:rPr>
        <w:t>уведомление первой стороне.</w:t>
      </w:r>
    </w:p>
    <w:p w:rsidR="00241135" w:rsidRPr="00F6190E" w:rsidRDefault="00241135" w:rsidP="008F60CB">
      <w:pPr>
        <w:pStyle w:val="1"/>
        <w:numPr>
          <w:ilvl w:val="1"/>
          <w:numId w:val="2"/>
        </w:numPr>
        <w:shd w:val="clear" w:color="auto" w:fill="auto"/>
        <w:tabs>
          <w:tab w:val="left" w:pos="404"/>
          <w:tab w:val="left" w:pos="1134"/>
        </w:tabs>
        <w:spacing w:before="0" w:after="0" w:line="240" w:lineRule="auto"/>
        <w:ind w:left="0" w:firstLine="567"/>
        <w:rPr>
          <w:rFonts w:ascii="Times New Roman" w:eastAsia="Times New Roman" w:hAnsi="Times New Roman" w:cs="Times New Roman"/>
          <w:spacing w:val="0"/>
          <w:sz w:val="24"/>
          <w:szCs w:val="24"/>
        </w:rPr>
      </w:pPr>
      <w:r w:rsidRPr="00F6190E">
        <w:rPr>
          <w:rFonts w:ascii="Times New Roman" w:eastAsia="Times New Roman" w:hAnsi="Times New Roman" w:cs="Times New Roman"/>
          <w:spacing w:val="0"/>
          <w:sz w:val="24"/>
          <w:szCs w:val="24"/>
        </w:rPr>
        <w:t>Стороны обязуются письменно уведомлять друг друга об изменениях, связанных с</w:t>
      </w:r>
      <w:r w:rsidR="00D55C1B" w:rsidRPr="00F6190E">
        <w:rPr>
          <w:rFonts w:ascii="Times New Roman" w:eastAsia="Times New Roman" w:hAnsi="Times New Roman" w:cs="Times New Roman"/>
          <w:spacing w:val="0"/>
          <w:sz w:val="24"/>
          <w:szCs w:val="24"/>
        </w:rPr>
        <w:t xml:space="preserve"> </w:t>
      </w:r>
      <w:r w:rsidRPr="00F6190E">
        <w:rPr>
          <w:rFonts w:ascii="Times New Roman" w:eastAsia="Times New Roman" w:hAnsi="Times New Roman" w:cs="Times New Roman"/>
          <w:spacing w:val="0"/>
          <w:sz w:val="24"/>
          <w:szCs w:val="24"/>
        </w:rPr>
        <w:t>платежными реквизитами, почтовыми (юридическими) адресами и иными данными, необходимыми для своевременного обмена корреспонденцией и (или) проведения оплаты.</w:t>
      </w:r>
      <w:r w:rsidR="00F6190E">
        <w:rPr>
          <w:rFonts w:ascii="Times New Roman" w:eastAsia="Times New Roman" w:hAnsi="Times New Roman" w:cs="Times New Roman"/>
          <w:spacing w:val="0"/>
          <w:sz w:val="24"/>
          <w:szCs w:val="24"/>
        </w:rPr>
        <w:t xml:space="preserve"> </w:t>
      </w:r>
      <w:proofErr w:type="gramStart"/>
      <w:r w:rsidR="008F60CB" w:rsidRPr="00F6190E">
        <w:rPr>
          <w:rFonts w:ascii="Times New Roman" w:eastAsia="Times New Roman" w:hAnsi="Times New Roman" w:cs="Times New Roman"/>
          <w:spacing w:val="0"/>
          <w:sz w:val="24"/>
          <w:szCs w:val="24"/>
        </w:rPr>
        <w:lastRenderedPageBreak/>
        <w:t>Сторона</w:t>
      </w:r>
      <w:proofErr w:type="gramEnd"/>
      <w:r w:rsidR="008F60CB" w:rsidRPr="00F6190E">
        <w:rPr>
          <w:rFonts w:ascii="Times New Roman" w:eastAsia="Times New Roman" w:hAnsi="Times New Roman" w:cs="Times New Roman"/>
          <w:spacing w:val="0"/>
          <w:sz w:val="24"/>
          <w:szCs w:val="24"/>
        </w:rPr>
        <w:t xml:space="preserve"> у которой произошли такие изменения обязуется письменно уведомить об этом </w:t>
      </w:r>
      <w:r w:rsidRPr="00F6190E">
        <w:rPr>
          <w:rFonts w:ascii="Times New Roman" w:eastAsia="Times New Roman" w:hAnsi="Times New Roman" w:cs="Times New Roman"/>
          <w:spacing w:val="0"/>
          <w:sz w:val="24"/>
          <w:szCs w:val="24"/>
        </w:rPr>
        <w:t>другую сторону</w:t>
      </w:r>
      <w:r w:rsidR="00663187" w:rsidRPr="00F6190E">
        <w:rPr>
          <w:rFonts w:ascii="Times New Roman" w:eastAsia="Times New Roman" w:hAnsi="Times New Roman" w:cs="Times New Roman"/>
          <w:spacing w:val="0"/>
          <w:sz w:val="24"/>
          <w:szCs w:val="24"/>
        </w:rPr>
        <w:t xml:space="preserve"> в течение 5 (пяти</w:t>
      </w:r>
      <w:r w:rsidRPr="00F6190E">
        <w:rPr>
          <w:rFonts w:ascii="Times New Roman" w:eastAsia="Times New Roman" w:hAnsi="Times New Roman" w:cs="Times New Roman"/>
          <w:spacing w:val="0"/>
          <w:sz w:val="24"/>
          <w:szCs w:val="24"/>
        </w:rPr>
        <w:t>) рабочих дней со дня наступления таких изменений. Сторона, своевременно не уведомившая другую сторону об указанных в настоящем пункте договора изменениях, лишается права ссылаться на факт не поступления надлежаще направленной корреспонденции и (или) оплаты по ранее указанным реквизитам в настоящем договоре.</w:t>
      </w:r>
    </w:p>
    <w:p w:rsidR="003B693A" w:rsidRPr="009B7D58" w:rsidRDefault="003B693A" w:rsidP="00787232">
      <w:pPr>
        <w:pStyle w:val="1"/>
        <w:numPr>
          <w:ilvl w:val="1"/>
          <w:numId w:val="2"/>
        </w:numPr>
        <w:shd w:val="clear" w:color="auto" w:fill="auto"/>
        <w:tabs>
          <w:tab w:val="left" w:pos="404"/>
          <w:tab w:val="left" w:pos="1134"/>
        </w:tabs>
        <w:spacing w:before="0" w:after="0" w:line="240" w:lineRule="auto"/>
        <w:ind w:left="0" w:firstLine="567"/>
        <w:rPr>
          <w:rFonts w:ascii="Times New Roman" w:eastAsia="Times New Roman" w:hAnsi="Times New Roman" w:cs="Times New Roman"/>
          <w:spacing w:val="0"/>
          <w:sz w:val="24"/>
          <w:szCs w:val="24"/>
        </w:rPr>
      </w:pPr>
      <w:r w:rsidRPr="009B7D58">
        <w:rPr>
          <w:rFonts w:ascii="Times New Roman" w:hAnsi="Times New Roman" w:cs="Times New Roman"/>
          <w:sz w:val="24"/>
          <w:szCs w:val="24"/>
        </w:rPr>
        <w:t>Во всем остальном, что не предусмотрено настоящим договором, Стороны руководствуются законодательством Республики Беларусь.</w:t>
      </w:r>
    </w:p>
    <w:p w:rsidR="00895FB6" w:rsidRPr="009B7D58" w:rsidRDefault="00895FB6" w:rsidP="00787232">
      <w:pPr>
        <w:pStyle w:val="ConsPlusNormal"/>
        <w:ind w:firstLine="540"/>
        <w:jc w:val="both"/>
        <w:rPr>
          <w:sz w:val="16"/>
          <w:szCs w:val="16"/>
        </w:rPr>
      </w:pPr>
    </w:p>
    <w:p w:rsidR="00895FB6" w:rsidRPr="009B7D58" w:rsidRDefault="00895FB6" w:rsidP="00787232">
      <w:pPr>
        <w:pStyle w:val="ConsPlusNormal"/>
        <w:numPr>
          <w:ilvl w:val="0"/>
          <w:numId w:val="2"/>
        </w:numPr>
        <w:tabs>
          <w:tab w:val="left" w:pos="426"/>
        </w:tabs>
        <w:ind w:left="0" w:firstLine="0"/>
        <w:jc w:val="center"/>
        <w:rPr>
          <w:b/>
          <w:sz w:val="24"/>
          <w:szCs w:val="24"/>
        </w:rPr>
      </w:pPr>
      <w:r w:rsidRPr="009B7D58">
        <w:rPr>
          <w:b/>
          <w:sz w:val="24"/>
          <w:szCs w:val="24"/>
        </w:rPr>
        <w:t>ПЕРЕЧЕНЬ ПРИЛОЖЕНИЙ К ДОГОВОРУ:</w:t>
      </w:r>
    </w:p>
    <w:p w:rsidR="00895FB6" w:rsidRPr="009B7D58" w:rsidRDefault="00895FB6" w:rsidP="00787232">
      <w:pPr>
        <w:pStyle w:val="ConsPlusNormal"/>
        <w:ind w:firstLine="540"/>
        <w:jc w:val="both"/>
        <w:rPr>
          <w:sz w:val="24"/>
          <w:szCs w:val="24"/>
        </w:rPr>
      </w:pPr>
      <w:bookmarkStart w:id="4" w:name="P96"/>
      <w:bookmarkEnd w:id="4"/>
      <w:r w:rsidRPr="009B7D58">
        <w:rPr>
          <w:sz w:val="24"/>
          <w:szCs w:val="24"/>
        </w:rPr>
        <w:t xml:space="preserve">9.1. Приложение 1 </w:t>
      </w:r>
      <w:r w:rsidR="0077031E" w:rsidRPr="009B7D58">
        <w:rPr>
          <w:sz w:val="24"/>
          <w:szCs w:val="24"/>
        </w:rPr>
        <w:t>–</w:t>
      </w:r>
      <w:r w:rsidRPr="009B7D58">
        <w:rPr>
          <w:sz w:val="24"/>
          <w:szCs w:val="24"/>
        </w:rPr>
        <w:t xml:space="preserve"> Задание на проектирование;</w:t>
      </w:r>
    </w:p>
    <w:p w:rsidR="00895FB6" w:rsidRPr="009B7D58" w:rsidRDefault="00895FB6" w:rsidP="00787232">
      <w:pPr>
        <w:pStyle w:val="ConsPlusNormal"/>
        <w:ind w:firstLine="540"/>
        <w:jc w:val="both"/>
        <w:rPr>
          <w:sz w:val="24"/>
          <w:szCs w:val="24"/>
        </w:rPr>
      </w:pPr>
      <w:bookmarkStart w:id="5" w:name="P97"/>
      <w:bookmarkEnd w:id="5"/>
      <w:r w:rsidRPr="009B7D58">
        <w:rPr>
          <w:sz w:val="24"/>
          <w:szCs w:val="24"/>
        </w:rPr>
        <w:t>9.2. Приложение 2 – Сводная смета на проектные работы;</w:t>
      </w:r>
    </w:p>
    <w:p w:rsidR="00895FB6" w:rsidRPr="009B7D58" w:rsidRDefault="00895FB6" w:rsidP="00787232">
      <w:pPr>
        <w:pStyle w:val="ConsPlusNormal"/>
        <w:ind w:firstLine="540"/>
        <w:jc w:val="both"/>
        <w:rPr>
          <w:sz w:val="24"/>
          <w:szCs w:val="24"/>
        </w:rPr>
      </w:pPr>
      <w:bookmarkStart w:id="6" w:name="P98"/>
      <w:bookmarkStart w:id="7" w:name="P99"/>
      <w:bookmarkEnd w:id="6"/>
      <w:bookmarkEnd w:id="7"/>
      <w:r w:rsidRPr="009B7D58">
        <w:rPr>
          <w:sz w:val="24"/>
          <w:szCs w:val="24"/>
        </w:rPr>
        <w:t>9.3. Приложение 3 – Календарный план;</w:t>
      </w:r>
    </w:p>
    <w:p w:rsidR="00895FB6" w:rsidRPr="009B7D58" w:rsidRDefault="00444E64" w:rsidP="00787232">
      <w:pPr>
        <w:pStyle w:val="ConsPlusNormal"/>
        <w:ind w:firstLine="540"/>
        <w:jc w:val="both"/>
        <w:rPr>
          <w:sz w:val="24"/>
          <w:szCs w:val="24"/>
        </w:rPr>
      </w:pPr>
      <w:r w:rsidRPr="009B7D58">
        <w:rPr>
          <w:sz w:val="24"/>
          <w:szCs w:val="24"/>
        </w:rPr>
        <w:t xml:space="preserve">9.4. Приложение 4 </w:t>
      </w:r>
      <w:r w:rsidR="0077031E" w:rsidRPr="009B7D58">
        <w:rPr>
          <w:sz w:val="24"/>
          <w:szCs w:val="24"/>
        </w:rPr>
        <w:t>–</w:t>
      </w:r>
      <w:r w:rsidR="0077031E">
        <w:rPr>
          <w:sz w:val="24"/>
          <w:szCs w:val="24"/>
        </w:rPr>
        <w:t xml:space="preserve"> </w:t>
      </w:r>
      <w:r w:rsidR="00895FB6" w:rsidRPr="009B7D58">
        <w:rPr>
          <w:sz w:val="24"/>
          <w:szCs w:val="24"/>
        </w:rPr>
        <w:t>Протокол согласования договорной цены;</w:t>
      </w:r>
    </w:p>
    <w:p w:rsidR="00895FB6" w:rsidRPr="009B7D58" w:rsidRDefault="00895FB6" w:rsidP="00787232">
      <w:pPr>
        <w:pStyle w:val="ConsPlusNormal"/>
        <w:ind w:firstLine="540"/>
        <w:jc w:val="both"/>
        <w:rPr>
          <w:sz w:val="24"/>
          <w:szCs w:val="24"/>
        </w:rPr>
      </w:pPr>
      <w:r w:rsidRPr="009B7D58">
        <w:rPr>
          <w:sz w:val="24"/>
          <w:szCs w:val="24"/>
        </w:rPr>
        <w:t>9.5. Приложение 5 – Перечень исходных данных;</w:t>
      </w:r>
    </w:p>
    <w:p w:rsidR="00895FB6" w:rsidRPr="009B7D58" w:rsidRDefault="00895FB6" w:rsidP="00787232">
      <w:pPr>
        <w:pStyle w:val="ConsPlusNormal"/>
        <w:ind w:firstLine="540"/>
        <w:jc w:val="both"/>
        <w:rPr>
          <w:sz w:val="24"/>
          <w:szCs w:val="24"/>
        </w:rPr>
      </w:pPr>
      <w:r w:rsidRPr="009B7D58">
        <w:rPr>
          <w:sz w:val="24"/>
          <w:szCs w:val="24"/>
        </w:rPr>
        <w:t xml:space="preserve">9.6. Приложение 6 – </w:t>
      </w:r>
      <w:r w:rsidR="001B1B16" w:rsidRPr="009B7D58">
        <w:rPr>
          <w:sz w:val="24"/>
          <w:szCs w:val="24"/>
        </w:rPr>
        <w:t xml:space="preserve">Копия </w:t>
      </w:r>
      <w:r w:rsidR="00B90F3E" w:rsidRPr="009B7D58">
        <w:rPr>
          <w:sz w:val="24"/>
          <w:szCs w:val="24"/>
        </w:rPr>
        <w:t>доверенности от</w:t>
      </w:r>
      <w:r w:rsidR="00576FBF" w:rsidRPr="009B7D58">
        <w:rPr>
          <w:sz w:val="24"/>
          <w:szCs w:val="24"/>
        </w:rPr>
        <w:t xml:space="preserve"> </w:t>
      </w:r>
      <w:r w:rsidR="00F6190E">
        <w:rPr>
          <w:sz w:val="24"/>
          <w:szCs w:val="24"/>
        </w:rPr>
        <w:t>22.03</w:t>
      </w:r>
      <w:r w:rsidR="00B90F3E" w:rsidRPr="009B7D58">
        <w:rPr>
          <w:sz w:val="24"/>
          <w:szCs w:val="24"/>
        </w:rPr>
        <w:t>.202</w:t>
      </w:r>
      <w:r w:rsidR="00F1445E">
        <w:rPr>
          <w:sz w:val="24"/>
          <w:szCs w:val="24"/>
        </w:rPr>
        <w:t>4</w:t>
      </w:r>
      <w:r w:rsidR="00B90F3E" w:rsidRPr="009B7D58">
        <w:rPr>
          <w:sz w:val="24"/>
          <w:szCs w:val="24"/>
        </w:rPr>
        <w:t xml:space="preserve"> № </w:t>
      </w:r>
      <w:r w:rsidR="00F1445E">
        <w:rPr>
          <w:sz w:val="24"/>
          <w:szCs w:val="24"/>
        </w:rPr>
        <w:t>7</w:t>
      </w:r>
      <w:r w:rsidR="00B90F3E" w:rsidRPr="009B7D58">
        <w:rPr>
          <w:sz w:val="24"/>
          <w:szCs w:val="24"/>
        </w:rPr>
        <w:t>.</w:t>
      </w:r>
    </w:p>
    <w:p w:rsidR="00895FB6" w:rsidRPr="009B7D58" w:rsidRDefault="00895FB6" w:rsidP="00787232">
      <w:pPr>
        <w:pStyle w:val="ConsPlusNormal"/>
        <w:jc w:val="center"/>
        <w:rPr>
          <w:sz w:val="16"/>
          <w:szCs w:val="16"/>
        </w:rPr>
      </w:pPr>
    </w:p>
    <w:p w:rsidR="005C72B5" w:rsidRDefault="005C72B5" w:rsidP="00787232">
      <w:pPr>
        <w:pStyle w:val="ConsPlusNormal"/>
        <w:jc w:val="center"/>
        <w:rPr>
          <w:b/>
          <w:sz w:val="24"/>
          <w:szCs w:val="24"/>
        </w:rPr>
      </w:pPr>
      <w:bookmarkStart w:id="8" w:name="P101"/>
      <w:bookmarkEnd w:id="8"/>
      <w:r w:rsidRPr="009B7D58">
        <w:rPr>
          <w:b/>
          <w:sz w:val="24"/>
          <w:szCs w:val="24"/>
        </w:rPr>
        <w:t>10. ЮРИДИЧЕСКИЕ АДРЕСА, ПЛАТЕЖНЫЕ РЕКВИЗИТЫ И ПОДПИСИ СТОРОН</w:t>
      </w:r>
    </w:p>
    <w:p w:rsidR="00787232" w:rsidRPr="009B7D58" w:rsidRDefault="00787232" w:rsidP="00787232">
      <w:pPr>
        <w:pStyle w:val="ConsPlusNormal"/>
        <w:jc w:val="center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2012"/>
        <w:gridCol w:w="2807"/>
        <w:gridCol w:w="2007"/>
      </w:tblGrid>
      <w:tr w:rsidR="005C72B5" w:rsidRPr="009B7D58" w:rsidTr="003A63BF">
        <w:tc>
          <w:tcPr>
            <w:tcW w:w="4814" w:type="dxa"/>
            <w:gridSpan w:val="2"/>
          </w:tcPr>
          <w:p w:rsidR="005C72B5" w:rsidRPr="009B7D58" w:rsidRDefault="005C72B5" w:rsidP="00787232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9B7D58">
              <w:rPr>
                <w:b/>
                <w:sz w:val="24"/>
                <w:szCs w:val="24"/>
              </w:rPr>
              <w:t>ЗАКАЗЧИК</w:t>
            </w:r>
          </w:p>
        </w:tc>
        <w:tc>
          <w:tcPr>
            <w:tcW w:w="4814" w:type="dxa"/>
            <w:gridSpan w:val="2"/>
          </w:tcPr>
          <w:p w:rsidR="00BF38C8" w:rsidRPr="009B7D58" w:rsidRDefault="00AE10D7" w:rsidP="00787232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9B7D58">
              <w:rPr>
                <w:b/>
                <w:sz w:val="24"/>
                <w:szCs w:val="24"/>
              </w:rPr>
              <w:t>П</w:t>
            </w:r>
            <w:r w:rsidR="005C72B5" w:rsidRPr="009B7D58">
              <w:rPr>
                <w:b/>
                <w:sz w:val="24"/>
                <w:szCs w:val="24"/>
              </w:rPr>
              <w:t>ОДРЯДЧИК</w:t>
            </w:r>
          </w:p>
        </w:tc>
      </w:tr>
      <w:tr w:rsidR="0077031E" w:rsidRPr="009B7D58" w:rsidTr="003A63BF">
        <w:tc>
          <w:tcPr>
            <w:tcW w:w="4814" w:type="dxa"/>
            <w:gridSpan w:val="2"/>
          </w:tcPr>
          <w:p w:rsidR="0077031E" w:rsidRPr="009B7D58" w:rsidRDefault="0077031E" w:rsidP="00787232">
            <w:pPr>
              <w:pStyle w:val="Style1"/>
              <w:tabs>
                <w:tab w:val="left" w:pos="5155"/>
              </w:tabs>
              <w:spacing w:line="240" w:lineRule="auto"/>
              <w:jc w:val="left"/>
              <w:rPr>
                <w:szCs w:val="22"/>
              </w:rPr>
            </w:pPr>
            <w:r w:rsidRPr="009B7D58">
              <w:rPr>
                <w:rStyle w:val="FontStyle12"/>
                <w:color w:val="auto"/>
                <w:sz w:val="24"/>
              </w:rPr>
              <w:t>РУП «БЕЛФАРМАЦИЯ»</w:t>
            </w:r>
          </w:p>
        </w:tc>
        <w:tc>
          <w:tcPr>
            <w:tcW w:w="4814" w:type="dxa"/>
            <w:gridSpan w:val="2"/>
          </w:tcPr>
          <w:p w:rsidR="0077031E" w:rsidRPr="00B86019" w:rsidRDefault="0077031E" w:rsidP="00031293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7031E" w:rsidRPr="009B7D58" w:rsidTr="003A63BF">
        <w:tc>
          <w:tcPr>
            <w:tcW w:w="4814" w:type="dxa"/>
            <w:gridSpan w:val="2"/>
          </w:tcPr>
          <w:p w:rsidR="0077031E" w:rsidRPr="009B7D58" w:rsidRDefault="0077031E" w:rsidP="00787232">
            <w:pPr>
              <w:pStyle w:val="Style1"/>
              <w:spacing w:line="240" w:lineRule="auto"/>
              <w:jc w:val="left"/>
              <w:rPr>
                <w:rStyle w:val="FontStyle12"/>
                <w:color w:val="auto"/>
                <w:sz w:val="24"/>
              </w:rPr>
            </w:pPr>
            <w:r w:rsidRPr="009B7D58">
              <w:rPr>
                <w:rStyle w:val="FontStyle12"/>
                <w:color w:val="auto"/>
                <w:sz w:val="24"/>
              </w:rPr>
              <w:t>Республика Беларусь,</w:t>
            </w:r>
          </w:p>
          <w:p w:rsidR="0077031E" w:rsidRPr="009B7D58" w:rsidRDefault="0077031E" w:rsidP="00787232">
            <w:pPr>
              <w:pStyle w:val="Style1"/>
              <w:spacing w:line="240" w:lineRule="auto"/>
              <w:jc w:val="left"/>
              <w:rPr>
                <w:rStyle w:val="FontStyle12"/>
                <w:color w:val="auto"/>
                <w:sz w:val="24"/>
              </w:rPr>
            </w:pPr>
            <w:r w:rsidRPr="009B7D58">
              <w:rPr>
                <w:rStyle w:val="FontStyle12"/>
                <w:color w:val="auto"/>
                <w:sz w:val="24"/>
              </w:rPr>
              <w:t>220005, г. Минск, ул. В.Хоружей,11</w:t>
            </w:r>
          </w:p>
          <w:p w:rsidR="0077031E" w:rsidRPr="009B7D58" w:rsidRDefault="0077031E" w:rsidP="00787232">
            <w:pPr>
              <w:pStyle w:val="Style1"/>
              <w:spacing w:line="240" w:lineRule="auto"/>
              <w:jc w:val="left"/>
              <w:rPr>
                <w:rStyle w:val="FontStyle12"/>
                <w:color w:val="auto"/>
                <w:sz w:val="24"/>
              </w:rPr>
            </w:pPr>
            <w:r w:rsidRPr="009B7D58">
              <w:rPr>
                <w:rStyle w:val="FontStyle12"/>
                <w:color w:val="auto"/>
                <w:sz w:val="24"/>
              </w:rPr>
              <w:t xml:space="preserve">р/с </w:t>
            </w:r>
            <w:r w:rsidRPr="009B7D58">
              <w:rPr>
                <w:rStyle w:val="FontStyle12"/>
                <w:color w:val="auto"/>
                <w:sz w:val="24"/>
                <w:lang w:val="en-US"/>
              </w:rPr>
              <w:t>BY</w:t>
            </w:r>
            <w:r w:rsidRPr="009B7D58">
              <w:rPr>
                <w:rStyle w:val="FontStyle12"/>
                <w:color w:val="auto"/>
                <w:sz w:val="24"/>
              </w:rPr>
              <w:t>83</w:t>
            </w:r>
            <w:r w:rsidRPr="009B7D58">
              <w:rPr>
                <w:rStyle w:val="FontStyle12"/>
                <w:color w:val="auto"/>
                <w:sz w:val="24"/>
                <w:lang w:val="en-US"/>
              </w:rPr>
              <w:t>BLBB</w:t>
            </w:r>
            <w:r w:rsidRPr="009B7D58">
              <w:rPr>
                <w:rStyle w:val="FontStyle12"/>
                <w:color w:val="auto"/>
                <w:sz w:val="24"/>
              </w:rPr>
              <w:t>30120100364237001001</w:t>
            </w:r>
          </w:p>
          <w:p w:rsidR="0077031E" w:rsidRPr="009B7D58" w:rsidRDefault="0077031E" w:rsidP="00787232">
            <w:pPr>
              <w:pStyle w:val="Style1"/>
              <w:spacing w:line="240" w:lineRule="auto"/>
              <w:jc w:val="left"/>
              <w:rPr>
                <w:rStyle w:val="FontStyle12"/>
                <w:color w:val="auto"/>
                <w:sz w:val="24"/>
              </w:rPr>
            </w:pPr>
            <w:r w:rsidRPr="009B7D58">
              <w:rPr>
                <w:rStyle w:val="FontStyle12"/>
                <w:color w:val="auto"/>
                <w:sz w:val="24"/>
              </w:rPr>
              <w:t>в Дирекции ОАО «</w:t>
            </w:r>
            <w:proofErr w:type="spellStart"/>
            <w:r w:rsidRPr="009B7D58">
              <w:rPr>
                <w:rStyle w:val="FontStyle12"/>
                <w:color w:val="auto"/>
                <w:sz w:val="24"/>
              </w:rPr>
              <w:t>Белинвестбанк</w:t>
            </w:r>
            <w:proofErr w:type="spellEnd"/>
            <w:r w:rsidRPr="009B7D58">
              <w:rPr>
                <w:rStyle w:val="FontStyle12"/>
                <w:color w:val="auto"/>
                <w:sz w:val="24"/>
              </w:rPr>
              <w:t>» по г. Минску и Минской области</w:t>
            </w:r>
          </w:p>
          <w:p w:rsidR="0077031E" w:rsidRPr="009B7D58" w:rsidRDefault="0077031E" w:rsidP="00787232">
            <w:pPr>
              <w:pStyle w:val="Style1"/>
              <w:spacing w:line="240" w:lineRule="auto"/>
              <w:jc w:val="left"/>
              <w:rPr>
                <w:rStyle w:val="FontStyle12"/>
                <w:color w:val="auto"/>
                <w:sz w:val="24"/>
              </w:rPr>
            </w:pPr>
            <w:r w:rsidRPr="009B7D58">
              <w:rPr>
                <w:rStyle w:val="FontStyle12"/>
                <w:color w:val="auto"/>
                <w:sz w:val="24"/>
              </w:rPr>
              <w:t xml:space="preserve">БИК </w:t>
            </w:r>
            <w:r w:rsidRPr="009B7D58">
              <w:rPr>
                <w:rStyle w:val="FontStyle12"/>
                <w:color w:val="auto"/>
                <w:sz w:val="24"/>
                <w:lang w:val="en-US"/>
              </w:rPr>
              <w:t>BLBBBY</w:t>
            </w:r>
            <w:r w:rsidRPr="009B7D58">
              <w:rPr>
                <w:rStyle w:val="FontStyle12"/>
                <w:color w:val="auto"/>
                <w:sz w:val="24"/>
              </w:rPr>
              <w:t>2</w:t>
            </w:r>
            <w:r w:rsidRPr="009B7D58">
              <w:rPr>
                <w:rStyle w:val="FontStyle12"/>
                <w:color w:val="auto"/>
                <w:sz w:val="24"/>
                <w:lang w:val="en-US"/>
              </w:rPr>
              <w:t>X</w:t>
            </w:r>
          </w:p>
          <w:p w:rsidR="0077031E" w:rsidRPr="009B7D58" w:rsidRDefault="0077031E" w:rsidP="00787232">
            <w:pPr>
              <w:pStyle w:val="Style1"/>
              <w:spacing w:line="240" w:lineRule="auto"/>
              <w:jc w:val="left"/>
              <w:rPr>
                <w:rStyle w:val="FontStyle12"/>
                <w:color w:val="auto"/>
                <w:sz w:val="24"/>
              </w:rPr>
            </w:pPr>
            <w:r w:rsidRPr="009B7D58">
              <w:rPr>
                <w:rStyle w:val="FontStyle12"/>
                <w:color w:val="auto"/>
                <w:sz w:val="24"/>
              </w:rPr>
              <w:t>по адресу: г. Минск, ул. Коллекторная,11</w:t>
            </w:r>
          </w:p>
          <w:p w:rsidR="0077031E" w:rsidRPr="009B7D58" w:rsidRDefault="0077031E" w:rsidP="00787232">
            <w:pPr>
              <w:pStyle w:val="Style1"/>
              <w:spacing w:line="240" w:lineRule="auto"/>
              <w:jc w:val="left"/>
              <w:rPr>
                <w:rStyle w:val="FontStyle12"/>
                <w:color w:val="auto"/>
                <w:sz w:val="24"/>
              </w:rPr>
            </w:pPr>
            <w:r w:rsidRPr="009B7D58">
              <w:rPr>
                <w:rStyle w:val="FontStyle12"/>
                <w:color w:val="auto"/>
                <w:sz w:val="24"/>
              </w:rPr>
              <w:t>УНН 100364237</w:t>
            </w:r>
          </w:p>
          <w:p w:rsidR="0077031E" w:rsidRPr="009B7D58" w:rsidRDefault="0077031E" w:rsidP="00787232">
            <w:pPr>
              <w:pStyle w:val="ConsPlusNormal"/>
              <w:jc w:val="both"/>
              <w:rPr>
                <w:sz w:val="24"/>
                <w:szCs w:val="24"/>
              </w:rPr>
            </w:pPr>
            <w:r w:rsidRPr="009B7D58">
              <w:rPr>
                <w:rStyle w:val="FontStyle12"/>
                <w:color w:val="auto"/>
                <w:sz w:val="24"/>
              </w:rPr>
              <w:t>Тел/факс: 8-017-242-25-26</w:t>
            </w:r>
          </w:p>
        </w:tc>
        <w:tc>
          <w:tcPr>
            <w:tcW w:w="4814" w:type="dxa"/>
            <w:gridSpan w:val="2"/>
          </w:tcPr>
          <w:p w:rsidR="0077031E" w:rsidRPr="00B34A5F" w:rsidRDefault="0077031E" w:rsidP="00031293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DF26DA" w:rsidRPr="009B7D58" w:rsidTr="003A63BF">
        <w:tc>
          <w:tcPr>
            <w:tcW w:w="4814" w:type="dxa"/>
            <w:gridSpan w:val="2"/>
          </w:tcPr>
          <w:p w:rsidR="00DF26DA" w:rsidRPr="009B7D58" w:rsidRDefault="00DF26DA" w:rsidP="0078723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  <w:gridSpan w:val="2"/>
          </w:tcPr>
          <w:p w:rsidR="00DF26DA" w:rsidRPr="009B7D58" w:rsidRDefault="00DF26DA" w:rsidP="0078723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B90F3E" w:rsidRPr="009B7D58" w:rsidTr="003A63BF">
        <w:tc>
          <w:tcPr>
            <w:tcW w:w="4814" w:type="dxa"/>
            <w:gridSpan w:val="2"/>
          </w:tcPr>
          <w:p w:rsidR="00B90F3E" w:rsidRPr="009B7D58" w:rsidRDefault="00B90F3E" w:rsidP="00787232">
            <w:pPr>
              <w:widowControl w:val="0"/>
              <w:rPr>
                <w:sz w:val="24"/>
                <w:szCs w:val="24"/>
              </w:rPr>
            </w:pPr>
            <w:r w:rsidRPr="009B7D58">
              <w:rPr>
                <w:sz w:val="24"/>
                <w:szCs w:val="24"/>
              </w:rPr>
              <w:t>Главный инженер – начальник службы строительства и эксплуатации</w:t>
            </w:r>
          </w:p>
        </w:tc>
        <w:tc>
          <w:tcPr>
            <w:tcW w:w="4814" w:type="dxa"/>
            <w:gridSpan w:val="2"/>
          </w:tcPr>
          <w:p w:rsidR="00B90F3E" w:rsidRPr="009B7D58" w:rsidRDefault="00B90F3E" w:rsidP="0078723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77031E" w:rsidRPr="009B7D58" w:rsidTr="0077031E">
        <w:tc>
          <w:tcPr>
            <w:tcW w:w="2802" w:type="dxa"/>
            <w:tcBorders>
              <w:bottom w:val="single" w:sz="4" w:space="0" w:color="auto"/>
            </w:tcBorders>
          </w:tcPr>
          <w:p w:rsidR="0077031E" w:rsidRPr="009B7D58" w:rsidRDefault="0077031E" w:rsidP="0078723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012" w:type="dxa"/>
          </w:tcPr>
          <w:p w:rsidR="0077031E" w:rsidRDefault="0077031E" w:rsidP="00787232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77031E" w:rsidRPr="009B7D58" w:rsidRDefault="0077031E" w:rsidP="00787232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77031E" w:rsidRPr="009B7D58" w:rsidRDefault="0077031E" w:rsidP="00787232">
            <w:pPr>
              <w:pStyle w:val="ConsPlusNormal"/>
              <w:jc w:val="both"/>
              <w:rPr>
                <w:sz w:val="24"/>
                <w:szCs w:val="24"/>
              </w:rPr>
            </w:pPr>
            <w:r w:rsidRPr="009B7D58">
              <w:rPr>
                <w:sz w:val="24"/>
                <w:szCs w:val="24"/>
              </w:rPr>
              <w:t>Д.Ю.</w:t>
            </w:r>
            <w:r>
              <w:rPr>
                <w:sz w:val="24"/>
                <w:szCs w:val="24"/>
              </w:rPr>
              <w:t xml:space="preserve"> </w:t>
            </w:r>
            <w:r w:rsidRPr="009B7D58">
              <w:rPr>
                <w:sz w:val="24"/>
                <w:szCs w:val="24"/>
              </w:rPr>
              <w:t>Дементьев</w:t>
            </w:r>
          </w:p>
        </w:tc>
        <w:tc>
          <w:tcPr>
            <w:tcW w:w="2807" w:type="dxa"/>
            <w:tcBorders>
              <w:bottom w:val="single" w:sz="4" w:space="0" w:color="auto"/>
            </w:tcBorders>
          </w:tcPr>
          <w:p w:rsidR="0077031E" w:rsidRPr="009B7D58" w:rsidRDefault="0077031E" w:rsidP="0078723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  <w:vAlign w:val="bottom"/>
          </w:tcPr>
          <w:p w:rsidR="0077031E" w:rsidRDefault="0077031E" w:rsidP="0077031E">
            <w:pPr>
              <w:pStyle w:val="ConsPlusNormal"/>
              <w:rPr>
                <w:sz w:val="24"/>
                <w:szCs w:val="24"/>
              </w:rPr>
            </w:pPr>
          </w:p>
          <w:p w:rsidR="0077031E" w:rsidRPr="002024BA" w:rsidRDefault="0077031E" w:rsidP="0077031E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7031E" w:rsidRPr="009B7D58" w:rsidTr="003A63BF">
        <w:tc>
          <w:tcPr>
            <w:tcW w:w="4814" w:type="dxa"/>
            <w:gridSpan w:val="2"/>
          </w:tcPr>
          <w:p w:rsidR="0077031E" w:rsidRPr="009B7D58" w:rsidRDefault="0077031E" w:rsidP="00787232">
            <w:pPr>
              <w:pStyle w:val="ConsPlusNormal"/>
              <w:jc w:val="both"/>
              <w:rPr>
                <w:sz w:val="24"/>
                <w:szCs w:val="24"/>
              </w:rPr>
            </w:pPr>
            <w:r w:rsidRPr="009B7D58">
              <w:rPr>
                <w:sz w:val="24"/>
                <w:szCs w:val="24"/>
              </w:rPr>
              <w:t>«    » ____________2024</w:t>
            </w:r>
            <w:r w:rsidRPr="009B7D58">
              <w:rPr>
                <w:sz w:val="24"/>
                <w:szCs w:val="24"/>
              </w:rPr>
              <w:tab/>
            </w:r>
          </w:p>
        </w:tc>
        <w:tc>
          <w:tcPr>
            <w:tcW w:w="4814" w:type="dxa"/>
            <w:gridSpan w:val="2"/>
          </w:tcPr>
          <w:p w:rsidR="0077031E" w:rsidRPr="009B7D58" w:rsidRDefault="0077031E" w:rsidP="00787232">
            <w:pPr>
              <w:pStyle w:val="ConsPlusNormal"/>
              <w:jc w:val="both"/>
              <w:rPr>
                <w:sz w:val="24"/>
                <w:szCs w:val="24"/>
              </w:rPr>
            </w:pPr>
            <w:r w:rsidRPr="009B7D58">
              <w:rPr>
                <w:sz w:val="24"/>
                <w:szCs w:val="24"/>
              </w:rPr>
              <w:t>«    » ____________2024</w:t>
            </w:r>
            <w:r w:rsidRPr="009B7D58">
              <w:rPr>
                <w:sz w:val="24"/>
                <w:szCs w:val="24"/>
              </w:rPr>
              <w:tab/>
            </w:r>
          </w:p>
        </w:tc>
      </w:tr>
    </w:tbl>
    <w:p w:rsidR="005C72B5" w:rsidRPr="009B7D58" w:rsidRDefault="005C72B5" w:rsidP="00787232">
      <w:pPr>
        <w:pStyle w:val="ConsPlusNormal"/>
        <w:ind w:firstLine="540"/>
        <w:jc w:val="both"/>
        <w:rPr>
          <w:sz w:val="24"/>
          <w:szCs w:val="24"/>
        </w:rPr>
      </w:pPr>
    </w:p>
    <w:p w:rsidR="004F4CF0" w:rsidRPr="009B7D58" w:rsidRDefault="004F4CF0" w:rsidP="00787232">
      <w:pPr>
        <w:widowControl w:val="0"/>
        <w:spacing w:line="240" w:lineRule="auto"/>
        <w:rPr>
          <w:sz w:val="24"/>
          <w:szCs w:val="24"/>
        </w:rPr>
      </w:pPr>
    </w:p>
    <w:sectPr w:rsidR="004F4CF0" w:rsidRPr="009B7D58" w:rsidSect="006C6832">
      <w:footerReference w:type="default" r:id="rId12"/>
      <w:pgSz w:w="11906" w:h="16838" w:code="9"/>
      <w:pgMar w:top="993" w:right="567" w:bottom="709" w:left="1701" w:header="709" w:footer="198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A90" w:rsidRPr="0039799E" w:rsidRDefault="00E30A90" w:rsidP="0039799E">
      <w:pPr>
        <w:pStyle w:val="ConsPlusNormal"/>
        <w:rPr>
          <w:rFonts w:eastAsia="Calibri"/>
          <w:szCs w:val="22"/>
          <w:lang w:eastAsia="en-US"/>
        </w:rPr>
      </w:pPr>
      <w:r>
        <w:separator/>
      </w:r>
    </w:p>
  </w:endnote>
  <w:endnote w:type="continuationSeparator" w:id="0">
    <w:p w:rsidR="00E30A90" w:rsidRPr="0039799E" w:rsidRDefault="00E30A90" w:rsidP="0039799E">
      <w:pPr>
        <w:pStyle w:val="ConsPlusNormal"/>
        <w:rPr>
          <w:rFonts w:eastAsia="Calibri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0CB" w:rsidRPr="00787232" w:rsidRDefault="008F60CB" w:rsidP="0078723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A90" w:rsidRPr="0039799E" w:rsidRDefault="00E30A90" w:rsidP="0039799E">
      <w:pPr>
        <w:pStyle w:val="ConsPlusNormal"/>
        <w:rPr>
          <w:rFonts w:eastAsia="Calibri"/>
          <w:szCs w:val="22"/>
          <w:lang w:eastAsia="en-US"/>
        </w:rPr>
      </w:pPr>
      <w:r>
        <w:separator/>
      </w:r>
    </w:p>
  </w:footnote>
  <w:footnote w:type="continuationSeparator" w:id="0">
    <w:p w:rsidR="00E30A90" w:rsidRPr="0039799E" w:rsidRDefault="00E30A90" w:rsidP="0039799E">
      <w:pPr>
        <w:pStyle w:val="ConsPlusNormal"/>
        <w:rPr>
          <w:rFonts w:eastAsia="Calibri"/>
          <w:szCs w:val="22"/>
          <w:lang w:eastAsia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24C57"/>
    <w:multiLevelType w:val="hybridMultilevel"/>
    <w:tmpl w:val="E17E48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FB91A48"/>
    <w:multiLevelType w:val="hybridMultilevel"/>
    <w:tmpl w:val="FE0E118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6604FE3"/>
    <w:multiLevelType w:val="hybridMultilevel"/>
    <w:tmpl w:val="E58A5FCC"/>
    <w:lvl w:ilvl="0" w:tplc="9FFAC3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ADF3F2A"/>
    <w:multiLevelType w:val="hybridMultilevel"/>
    <w:tmpl w:val="EDBE2616"/>
    <w:lvl w:ilvl="0" w:tplc="9FFAC3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B3173A7"/>
    <w:multiLevelType w:val="singleLevel"/>
    <w:tmpl w:val="3AB6A216"/>
    <w:lvl w:ilvl="0">
      <w:start w:val="1"/>
      <w:numFmt w:val="decimal"/>
      <w:lvlText w:val="9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C0119D7"/>
    <w:multiLevelType w:val="multilevel"/>
    <w:tmpl w:val="4B22E2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6" w:hanging="990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691" w:hanging="990"/>
      </w:pPr>
      <w:rPr>
        <w:rFonts w:hint="default"/>
        <w:strike w:val="0"/>
      </w:rPr>
    </w:lvl>
    <w:lvl w:ilvl="3">
      <w:start w:val="1"/>
      <w:numFmt w:val="decimal"/>
      <w:isLgl/>
      <w:lvlText w:val="%1.%2.%3.%4."/>
      <w:lvlJc w:val="left"/>
      <w:pPr>
        <w:ind w:left="1890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6">
    <w:nsid w:val="54EE7D2C"/>
    <w:multiLevelType w:val="hybridMultilevel"/>
    <w:tmpl w:val="C2AAA338"/>
    <w:lvl w:ilvl="0" w:tplc="9FFAC3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6576BDA"/>
    <w:multiLevelType w:val="multilevel"/>
    <w:tmpl w:val="6D408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6" w:hanging="99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691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>
    <w:nsid w:val="775C5A09"/>
    <w:multiLevelType w:val="hybridMultilevel"/>
    <w:tmpl w:val="BC406494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num w:numId="1">
    <w:abstractNumId w:val="4"/>
    <w:lvlOverride w:ilvl="0">
      <w:startOverride w:val="1"/>
    </w:lvlOverride>
  </w:num>
  <w:num w:numId="2">
    <w:abstractNumId w:val="5"/>
  </w:num>
  <w:num w:numId="3">
    <w:abstractNumId w:val="8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drawingGridHorizontalSpacing w:val="15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D4E"/>
    <w:rsid w:val="00005971"/>
    <w:rsid w:val="0002376A"/>
    <w:rsid w:val="000259F1"/>
    <w:rsid w:val="00071258"/>
    <w:rsid w:val="0007174C"/>
    <w:rsid w:val="00071EA4"/>
    <w:rsid w:val="00074E21"/>
    <w:rsid w:val="00092A60"/>
    <w:rsid w:val="000957F4"/>
    <w:rsid w:val="0009768C"/>
    <w:rsid w:val="00097721"/>
    <w:rsid w:val="000A33EF"/>
    <w:rsid w:val="000A3521"/>
    <w:rsid w:val="000D7784"/>
    <w:rsid w:val="000E26BB"/>
    <w:rsid w:val="000E788D"/>
    <w:rsid w:val="000F0388"/>
    <w:rsid w:val="000F4830"/>
    <w:rsid w:val="000F5689"/>
    <w:rsid w:val="001059FD"/>
    <w:rsid w:val="00124762"/>
    <w:rsid w:val="0013037E"/>
    <w:rsid w:val="00131436"/>
    <w:rsid w:val="00131517"/>
    <w:rsid w:val="00131890"/>
    <w:rsid w:val="00131A19"/>
    <w:rsid w:val="001326E4"/>
    <w:rsid w:val="00134C40"/>
    <w:rsid w:val="00141C89"/>
    <w:rsid w:val="00141FD4"/>
    <w:rsid w:val="00147353"/>
    <w:rsid w:val="00152C52"/>
    <w:rsid w:val="001547BB"/>
    <w:rsid w:val="00156E40"/>
    <w:rsid w:val="00164682"/>
    <w:rsid w:val="001759B2"/>
    <w:rsid w:val="0017784B"/>
    <w:rsid w:val="00180DE9"/>
    <w:rsid w:val="001B1B16"/>
    <w:rsid w:val="001C5B04"/>
    <w:rsid w:val="001D11C9"/>
    <w:rsid w:val="001D6EA2"/>
    <w:rsid w:val="001E027C"/>
    <w:rsid w:val="001E0D5D"/>
    <w:rsid w:val="001E1B2E"/>
    <w:rsid w:val="001F1ECE"/>
    <w:rsid w:val="00200E26"/>
    <w:rsid w:val="002024BA"/>
    <w:rsid w:val="00210375"/>
    <w:rsid w:val="00212B83"/>
    <w:rsid w:val="0021531B"/>
    <w:rsid w:val="002160B3"/>
    <w:rsid w:val="002254EA"/>
    <w:rsid w:val="00227C1C"/>
    <w:rsid w:val="00230031"/>
    <w:rsid w:val="0023257C"/>
    <w:rsid w:val="00234180"/>
    <w:rsid w:val="00241135"/>
    <w:rsid w:val="0024214F"/>
    <w:rsid w:val="00244BD9"/>
    <w:rsid w:val="00244D72"/>
    <w:rsid w:val="0026687E"/>
    <w:rsid w:val="00294C1C"/>
    <w:rsid w:val="002B1D2E"/>
    <w:rsid w:val="002B2D51"/>
    <w:rsid w:val="002B78BA"/>
    <w:rsid w:val="002C4568"/>
    <w:rsid w:val="002C494B"/>
    <w:rsid w:val="002D295C"/>
    <w:rsid w:val="002D4F4E"/>
    <w:rsid w:val="002E0013"/>
    <w:rsid w:val="002E0CE8"/>
    <w:rsid w:val="002E370C"/>
    <w:rsid w:val="002F1027"/>
    <w:rsid w:val="002F1BF2"/>
    <w:rsid w:val="002F2AF4"/>
    <w:rsid w:val="002F2EA0"/>
    <w:rsid w:val="002F3451"/>
    <w:rsid w:val="00303CA1"/>
    <w:rsid w:val="003128E1"/>
    <w:rsid w:val="00316DFF"/>
    <w:rsid w:val="003177CE"/>
    <w:rsid w:val="00333F54"/>
    <w:rsid w:val="003412A3"/>
    <w:rsid w:val="00351AA4"/>
    <w:rsid w:val="0035428A"/>
    <w:rsid w:val="00361592"/>
    <w:rsid w:val="003647A6"/>
    <w:rsid w:val="003717C7"/>
    <w:rsid w:val="00373136"/>
    <w:rsid w:val="00377642"/>
    <w:rsid w:val="00381ABA"/>
    <w:rsid w:val="00381CBF"/>
    <w:rsid w:val="003841C1"/>
    <w:rsid w:val="00386624"/>
    <w:rsid w:val="00387300"/>
    <w:rsid w:val="00390178"/>
    <w:rsid w:val="003902F1"/>
    <w:rsid w:val="003917E3"/>
    <w:rsid w:val="00393F12"/>
    <w:rsid w:val="0039799E"/>
    <w:rsid w:val="00397CDC"/>
    <w:rsid w:val="003A3FC9"/>
    <w:rsid w:val="003A465F"/>
    <w:rsid w:val="003A63BF"/>
    <w:rsid w:val="003B693A"/>
    <w:rsid w:val="003B7F4E"/>
    <w:rsid w:val="003C190E"/>
    <w:rsid w:val="003C26F6"/>
    <w:rsid w:val="003D01BC"/>
    <w:rsid w:val="003D1D76"/>
    <w:rsid w:val="003D2561"/>
    <w:rsid w:val="003D2DE7"/>
    <w:rsid w:val="003D30AB"/>
    <w:rsid w:val="003E3B0D"/>
    <w:rsid w:val="00406957"/>
    <w:rsid w:val="004217FE"/>
    <w:rsid w:val="00442375"/>
    <w:rsid w:val="00444E64"/>
    <w:rsid w:val="00453F3C"/>
    <w:rsid w:val="00462AEC"/>
    <w:rsid w:val="004659E9"/>
    <w:rsid w:val="00485D5E"/>
    <w:rsid w:val="0048692D"/>
    <w:rsid w:val="004903AB"/>
    <w:rsid w:val="00495420"/>
    <w:rsid w:val="004964AC"/>
    <w:rsid w:val="004A2345"/>
    <w:rsid w:val="004B2157"/>
    <w:rsid w:val="004B3E51"/>
    <w:rsid w:val="004C321A"/>
    <w:rsid w:val="004F0C62"/>
    <w:rsid w:val="004F4CF0"/>
    <w:rsid w:val="00507DC0"/>
    <w:rsid w:val="00512F1C"/>
    <w:rsid w:val="005155A1"/>
    <w:rsid w:val="005316F1"/>
    <w:rsid w:val="0053261D"/>
    <w:rsid w:val="0053351E"/>
    <w:rsid w:val="0054088E"/>
    <w:rsid w:val="00542063"/>
    <w:rsid w:val="0055157D"/>
    <w:rsid w:val="00553FC7"/>
    <w:rsid w:val="00560B3D"/>
    <w:rsid w:val="005630F3"/>
    <w:rsid w:val="00564D60"/>
    <w:rsid w:val="00571E81"/>
    <w:rsid w:val="00573FC2"/>
    <w:rsid w:val="00576FBF"/>
    <w:rsid w:val="00583895"/>
    <w:rsid w:val="00595954"/>
    <w:rsid w:val="005A1707"/>
    <w:rsid w:val="005A4067"/>
    <w:rsid w:val="005B3BEA"/>
    <w:rsid w:val="005B4549"/>
    <w:rsid w:val="005B5FCD"/>
    <w:rsid w:val="005C4724"/>
    <w:rsid w:val="005C72B5"/>
    <w:rsid w:val="005D40DB"/>
    <w:rsid w:val="005D630D"/>
    <w:rsid w:val="005E03D4"/>
    <w:rsid w:val="005F0417"/>
    <w:rsid w:val="006061E4"/>
    <w:rsid w:val="00612C0E"/>
    <w:rsid w:val="006225A0"/>
    <w:rsid w:val="006352EF"/>
    <w:rsid w:val="00663187"/>
    <w:rsid w:val="006643E0"/>
    <w:rsid w:val="006649B4"/>
    <w:rsid w:val="0066549B"/>
    <w:rsid w:val="0066639F"/>
    <w:rsid w:val="00682483"/>
    <w:rsid w:val="006828F8"/>
    <w:rsid w:val="00690C7B"/>
    <w:rsid w:val="00695860"/>
    <w:rsid w:val="006B04AF"/>
    <w:rsid w:val="006B05E6"/>
    <w:rsid w:val="006B13DA"/>
    <w:rsid w:val="006C3241"/>
    <w:rsid w:val="006C6832"/>
    <w:rsid w:val="006F0C6A"/>
    <w:rsid w:val="006F2EED"/>
    <w:rsid w:val="00710900"/>
    <w:rsid w:val="007147D4"/>
    <w:rsid w:val="0072277E"/>
    <w:rsid w:val="00727711"/>
    <w:rsid w:val="00732C4E"/>
    <w:rsid w:val="0073564A"/>
    <w:rsid w:val="007427AA"/>
    <w:rsid w:val="00752B0C"/>
    <w:rsid w:val="00755A4D"/>
    <w:rsid w:val="0077031E"/>
    <w:rsid w:val="00772FDA"/>
    <w:rsid w:val="00787232"/>
    <w:rsid w:val="0079037B"/>
    <w:rsid w:val="00796E5C"/>
    <w:rsid w:val="007A5C03"/>
    <w:rsid w:val="007B1051"/>
    <w:rsid w:val="007B186C"/>
    <w:rsid w:val="007B539F"/>
    <w:rsid w:val="007C50F0"/>
    <w:rsid w:val="007D4465"/>
    <w:rsid w:val="007D5BE6"/>
    <w:rsid w:val="007E49D8"/>
    <w:rsid w:val="007F1186"/>
    <w:rsid w:val="007F1618"/>
    <w:rsid w:val="008006B3"/>
    <w:rsid w:val="00805B80"/>
    <w:rsid w:val="008062F9"/>
    <w:rsid w:val="00812ABE"/>
    <w:rsid w:val="0081613C"/>
    <w:rsid w:val="00816838"/>
    <w:rsid w:val="00835D6F"/>
    <w:rsid w:val="008370ED"/>
    <w:rsid w:val="00846BC9"/>
    <w:rsid w:val="00856E60"/>
    <w:rsid w:val="0086035A"/>
    <w:rsid w:val="0086455E"/>
    <w:rsid w:val="00870025"/>
    <w:rsid w:val="00884BA7"/>
    <w:rsid w:val="00892E85"/>
    <w:rsid w:val="00893001"/>
    <w:rsid w:val="00895FB6"/>
    <w:rsid w:val="008B7C1C"/>
    <w:rsid w:val="008C130D"/>
    <w:rsid w:val="008C450F"/>
    <w:rsid w:val="008D115C"/>
    <w:rsid w:val="008D37D9"/>
    <w:rsid w:val="008D4ACC"/>
    <w:rsid w:val="008E75FD"/>
    <w:rsid w:val="008F137C"/>
    <w:rsid w:val="008F5055"/>
    <w:rsid w:val="008F60CB"/>
    <w:rsid w:val="00906E87"/>
    <w:rsid w:val="00925245"/>
    <w:rsid w:val="00930C16"/>
    <w:rsid w:val="0093479B"/>
    <w:rsid w:val="00935392"/>
    <w:rsid w:val="00943113"/>
    <w:rsid w:val="00944656"/>
    <w:rsid w:val="0095166D"/>
    <w:rsid w:val="00963689"/>
    <w:rsid w:val="00964E87"/>
    <w:rsid w:val="009673B7"/>
    <w:rsid w:val="00976A60"/>
    <w:rsid w:val="00976B05"/>
    <w:rsid w:val="00983FD1"/>
    <w:rsid w:val="00984D84"/>
    <w:rsid w:val="0098587D"/>
    <w:rsid w:val="0098658B"/>
    <w:rsid w:val="009A72F8"/>
    <w:rsid w:val="009B7D58"/>
    <w:rsid w:val="009C3218"/>
    <w:rsid w:val="009C6B48"/>
    <w:rsid w:val="009D1986"/>
    <w:rsid w:val="009D2DF5"/>
    <w:rsid w:val="009E7A3C"/>
    <w:rsid w:val="009F570E"/>
    <w:rsid w:val="00A01D0C"/>
    <w:rsid w:val="00A15050"/>
    <w:rsid w:val="00A2048D"/>
    <w:rsid w:val="00A20EDF"/>
    <w:rsid w:val="00A219E8"/>
    <w:rsid w:val="00A24E0E"/>
    <w:rsid w:val="00A32E4D"/>
    <w:rsid w:val="00A37785"/>
    <w:rsid w:val="00A54852"/>
    <w:rsid w:val="00A57E20"/>
    <w:rsid w:val="00A755CA"/>
    <w:rsid w:val="00A77DB5"/>
    <w:rsid w:val="00A9106F"/>
    <w:rsid w:val="00A918E4"/>
    <w:rsid w:val="00AB041D"/>
    <w:rsid w:val="00AB05C7"/>
    <w:rsid w:val="00AB3426"/>
    <w:rsid w:val="00AB5908"/>
    <w:rsid w:val="00AC0E15"/>
    <w:rsid w:val="00AC1EAA"/>
    <w:rsid w:val="00AC2F18"/>
    <w:rsid w:val="00AD2209"/>
    <w:rsid w:val="00AE10D7"/>
    <w:rsid w:val="00AE10E0"/>
    <w:rsid w:val="00AE2F18"/>
    <w:rsid w:val="00AE3201"/>
    <w:rsid w:val="00AE3B3C"/>
    <w:rsid w:val="00AF26EF"/>
    <w:rsid w:val="00B00FAB"/>
    <w:rsid w:val="00B108DC"/>
    <w:rsid w:val="00B14F1C"/>
    <w:rsid w:val="00B22E96"/>
    <w:rsid w:val="00B25279"/>
    <w:rsid w:val="00B32AA3"/>
    <w:rsid w:val="00B702F7"/>
    <w:rsid w:val="00B84FBF"/>
    <w:rsid w:val="00B90F3E"/>
    <w:rsid w:val="00B94102"/>
    <w:rsid w:val="00BA2E57"/>
    <w:rsid w:val="00BA418E"/>
    <w:rsid w:val="00BA46D3"/>
    <w:rsid w:val="00BB172B"/>
    <w:rsid w:val="00BB46F6"/>
    <w:rsid w:val="00BB7FB4"/>
    <w:rsid w:val="00BC05E9"/>
    <w:rsid w:val="00BC2DC9"/>
    <w:rsid w:val="00BD5360"/>
    <w:rsid w:val="00BD6E36"/>
    <w:rsid w:val="00BD7C35"/>
    <w:rsid w:val="00BE176F"/>
    <w:rsid w:val="00BE7726"/>
    <w:rsid w:val="00BF1BEC"/>
    <w:rsid w:val="00BF38C8"/>
    <w:rsid w:val="00BF6C9F"/>
    <w:rsid w:val="00C0574F"/>
    <w:rsid w:val="00C06462"/>
    <w:rsid w:val="00C10D6C"/>
    <w:rsid w:val="00C11B8E"/>
    <w:rsid w:val="00C14330"/>
    <w:rsid w:val="00C25EA2"/>
    <w:rsid w:val="00C315BF"/>
    <w:rsid w:val="00C363A9"/>
    <w:rsid w:val="00C377C8"/>
    <w:rsid w:val="00C42D01"/>
    <w:rsid w:val="00C4479F"/>
    <w:rsid w:val="00C5407D"/>
    <w:rsid w:val="00C60421"/>
    <w:rsid w:val="00C6168D"/>
    <w:rsid w:val="00C616B5"/>
    <w:rsid w:val="00C616EE"/>
    <w:rsid w:val="00C734E6"/>
    <w:rsid w:val="00C74C6D"/>
    <w:rsid w:val="00CA0CB6"/>
    <w:rsid w:val="00CA2747"/>
    <w:rsid w:val="00CA3D32"/>
    <w:rsid w:val="00CA6CA6"/>
    <w:rsid w:val="00CB0707"/>
    <w:rsid w:val="00CD68CB"/>
    <w:rsid w:val="00CF52F2"/>
    <w:rsid w:val="00CF5B9C"/>
    <w:rsid w:val="00CF64AC"/>
    <w:rsid w:val="00D002B9"/>
    <w:rsid w:val="00D04505"/>
    <w:rsid w:val="00D0490D"/>
    <w:rsid w:val="00D06237"/>
    <w:rsid w:val="00D121D4"/>
    <w:rsid w:val="00D25E3E"/>
    <w:rsid w:val="00D509D0"/>
    <w:rsid w:val="00D55C1B"/>
    <w:rsid w:val="00D6020C"/>
    <w:rsid w:val="00D605D1"/>
    <w:rsid w:val="00D6186D"/>
    <w:rsid w:val="00D75015"/>
    <w:rsid w:val="00D853AE"/>
    <w:rsid w:val="00DA58BC"/>
    <w:rsid w:val="00DE160D"/>
    <w:rsid w:val="00DE3196"/>
    <w:rsid w:val="00DE649D"/>
    <w:rsid w:val="00DF26DA"/>
    <w:rsid w:val="00E02348"/>
    <w:rsid w:val="00E137AE"/>
    <w:rsid w:val="00E16F41"/>
    <w:rsid w:val="00E177CC"/>
    <w:rsid w:val="00E21A80"/>
    <w:rsid w:val="00E2445B"/>
    <w:rsid w:val="00E30A90"/>
    <w:rsid w:val="00E342E9"/>
    <w:rsid w:val="00E35CA0"/>
    <w:rsid w:val="00E53E3B"/>
    <w:rsid w:val="00E5415E"/>
    <w:rsid w:val="00E54573"/>
    <w:rsid w:val="00E54A56"/>
    <w:rsid w:val="00E55B90"/>
    <w:rsid w:val="00E627EA"/>
    <w:rsid w:val="00E64AF6"/>
    <w:rsid w:val="00E85190"/>
    <w:rsid w:val="00E85417"/>
    <w:rsid w:val="00EA7D4E"/>
    <w:rsid w:val="00EB5A77"/>
    <w:rsid w:val="00EB7F1E"/>
    <w:rsid w:val="00EC0573"/>
    <w:rsid w:val="00EC3776"/>
    <w:rsid w:val="00EC71B0"/>
    <w:rsid w:val="00EE7DB2"/>
    <w:rsid w:val="00EF2B34"/>
    <w:rsid w:val="00F041F3"/>
    <w:rsid w:val="00F066C5"/>
    <w:rsid w:val="00F1445E"/>
    <w:rsid w:val="00F265BD"/>
    <w:rsid w:val="00F273CA"/>
    <w:rsid w:val="00F4386E"/>
    <w:rsid w:val="00F4697A"/>
    <w:rsid w:val="00F6190E"/>
    <w:rsid w:val="00F75D70"/>
    <w:rsid w:val="00F76509"/>
    <w:rsid w:val="00F978BA"/>
    <w:rsid w:val="00FA1B96"/>
    <w:rsid w:val="00FA2EB1"/>
    <w:rsid w:val="00FB1A80"/>
    <w:rsid w:val="00FB21FD"/>
    <w:rsid w:val="00FB35B7"/>
    <w:rsid w:val="00FB55BC"/>
    <w:rsid w:val="00FC1CF8"/>
    <w:rsid w:val="00FC4008"/>
    <w:rsid w:val="00FD1482"/>
    <w:rsid w:val="00FE4351"/>
    <w:rsid w:val="00FE4C2E"/>
    <w:rsid w:val="00FE7AB6"/>
    <w:rsid w:val="00FF2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FD4"/>
    <w:pPr>
      <w:spacing w:line="280" w:lineRule="exact"/>
    </w:pPr>
    <w:rPr>
      <w:sz w:val="30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7785"/>
    <w:pPr>
      <w:widowControl w:val="0"/>
      <w:autoSpaceDE w:val="0"/>
      <w:autoSpaceDN w:val="0"/>
    </w:pPr>
    <w:rPr>
      <w:rFonts w:eastAsia="Times New Roman"/>
      <w:sz w:val="30"/>
    </w:rPr>
  </w:style>
  <w:style w:type="paragraph" w:customStyle="1" w:styleId="ConsPlusNonformat">
    <w:name w:val="ConsPlusNonformat"/>
    <w:rsid w:val="00A3778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A37785"/>
    <w:pPr>
      <w:widowControl w:val="0"/>
      <w:autoSpaceDE w:val="0"/>
      <w:autoSpaceDN w:val="0"/>
    </w:pPr>
    <w:rPr>
      <w:rFonts w:eastAsia="Times New Roman"/>
      <w:b/>
      <w:sz w:val="30"/>
    </w:rPr>
  </w:style>
  <w:style w:type="paragraph" w:customStyle="1" w:styleId="ConsPlusTitlePage">
    <w:name w:val="ConsPlusTitlePage"/>
    <w:rsid w:val="00A37785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header"/>
    <w:basedOn w:val="a"/>
    <w:link w:val="a4"/>
    <w:uiPriority w:val="99"/>
    <w:unhideWhenUsed/>
    <w:rsid w:val="0039799E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799E"/>
  </w:style>
  <w:style w:type="paragraph" w:styleId="a5">
    <w:name w:val="footer"/>
    <w:basedOn w:val="a"/>
    <w:link w:val="a6"/>
    <w:uiPriority w:val="99"/>
    <w:unhideWhenUsed/>
    <w:rsid w:val="0039799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799E"/>
  </w:style>
  <w:style w:type="character" w:customStyle="1" w:styleId="FontStyle12">
    <w:name w:val="Font Style12"/>
    <w:basedOn w:val="a0"/>
    <w:uiPriority w:val="99"/>
    <w:rsid w:val="000F5689"/>
    <w:rPr>
      <w:rFonts w:ascii="Times New Roman" w:hAnsi="Times New Roman" w:cs="Times New Roman" w:hint="default"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453F3C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F4C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4CF0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37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3776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8370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Normal (Web)"/>
    <w:basedOn w:val="a"/>
    <w:uiPriority w:val="99"/>
    <w:unhideWhenUsed/>
    <w:rsid w:val="00DE649D"/>
    <w:pPr>
      <w:spacing w:before="100" w:beforeAutospacing="1" w:after="119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b">
    <w:name w:val="Основной текст_"/>
    <w:link w:val="1"/>
    <w:rsid w:val="00241135"/>
    <w:rPr>
      <w:rFonts w:ascii="Arial" w:eastAsia="Arial" w:hAnsi="Arial" w:cs="Arial"/>
      <w:spacing w:val="5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b"/>
    <w:rsid w:val="00241135"/>
    <w:pPr>
      <w:widowControl w:val="0"/>
      <w:shd w:val="clear" w:color="auto" w:fill="FFFFFF"/>
      <w:spacing w:before="300" w:after="480" w:line="0" w:lineRule="atLeast"/>
      <w:jc w:val="both"/>
    </w:pPr>
    <w:rPr>
      <w:rFonts w:ascii="Arial" w:eastAsia="Arial" w:hAnsi="Arial" w:cs="Arial"/>
      <w:spacing w:val="5"/>
      <w:sz w:val="16"/>
      <w:szCs w:val="16"/>
      <w:lang w:eastAsia="ru-RU"/>
    </w:rPr>
  </w:style>
  <w:style w:type="paragraph" w:customStyle="1" w:styleId="1CStyle5">
    <w:name w:val="1CStyle5"/>
    <w:qFormat/>
    <w:rsid w:val="00241135"/>
    <w:pPr>
      <w:spacing w:after="160" w:line="259" w:lineRule="auto"/>
      <w:jc w:val="both"/>
    </w:pPr>
    <w:rPr>
      <w:rFonts w:ascii="Arial" w:eastAsia="Times New Roman" w:hAnsi="Arial"/>
      <w:sz w:val="18"/>
      <w:szCs w:val="22"/>
    </w:rPr>
  </w:style>
  <w:style w:type="character" w:customStyle="1" w:styleId="font-styleitalic">
    <w:name w:val="font-style_italic"/>
    <w:rsid w:val="00241135"/>
  </w:style>
  <w:style w:type="paragraph" w:styleId="ac">
    <w:name w:val="List Paragraph"/>
    <w:basedOn w:val="a"/>
    <w:uiPriority w:val="34"/>
    <w:qFormat/>
    <w:rsid w:val="00134C40"/>
    <w:pPr>
      <w:ind w:left="720"/>
      <w:contextualSpacing/>
    </w:pPr>
  </w:style>
  <w:style w:type="character" w:customStyle="1" w:styleId="fake-non-breaking-space">
    <w:name w:val="fake-non-breaking-space"/>
    <w:rsid w:val="008B7C1C"/>
  </w:style>
  <w:style w:type="character" w:customStyle="1" w:styleId="word-wrapper">
    <w:name w:val="word-wrapper"/>
    <w:rsid w:val="008B7C1C"/>
  </w:style>
  <w:style w:type="character" w:customStyle="1" w:styleId="rpv-core-text">
    <w:name w:val="rpv-core-text"/>
    <w:basedOn w:val="a0"/>
    <w:rsid w:val="006828F8"/>
  </w:style>
  <w:style w:type="paragraph" w:customStyle="1" w:styleId="p-normal">
    <w:name w:val="p-normal"/>
    <w:basedOn w:val="a"/>
    <w:rsid w:val="007147D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FD4"/>
    <w:pPr>
      <w:spacing w:line="280" w:lineRule="exact"/>
    </w:pPr>
    <w:rPr>
      <w:sz w:val="30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7785"/>
    <w:pPr>
      <w:widowControl w:val="0"/>
      <w:autoSpaceDE w:val="0"/>
      <w:autoSpaceDN w:val="0"/>
    </w:pPr>
    <w:rPr>
      <w:rFonts w:eastAsia="Times New Roman"/>
      <w:sz w:val="30"/>
    </w:rPr>
  </w:style>
  <w:style w:type="paragraph" w:customStyle="1" w:styleId="ConsPlusNonformat">
    <w:name w:val="ConsPlusNonformat"/>
    <w:rsid w:val="00A3778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A37785"/>
    <w:pPr>
      <w:widowControl w:val="0"/>
      <w:autoSpaceDE w:val="0"/>
      <w:autoSpaceDN w:val="0"/>
    </w:pPr>
    <w:rPr>
      <w:rFonts w:eastAsia="Times New Roman"/>
      <w:b/>
      <w:sz w:val="30"/>
    </w:rPr>
  </w:style>
  <w:style w:type="paragraph" w:customStyle="1" w:styleId="ConsPlusTitlePage">
    <w:name w:val="ConsPlusTitlePage"/>
    <w:rsid w:val="00A37785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header"/>
    <w:basedOn w:val="a"/>
    <w:link w:val="a4"/>
    <w:uiPriority w:val="99"/>
    <w:unhideWhenUsed/>
    <w:rsid w:val="0039799E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799E"/>
  </w:style>
  <w:style w:type="paragraph" w:styleId="a5">
    <w:name w:val="footer"/>
    <w:basedOn w:val="a"/>
    <w:link w:val="a6"/>
    <w:uiPriority w:val="99"/>
    <w:unhideWhenUsed/>
    <w:rsid w:val="0039799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799E"/>
  </w:style>
  <w:style w:type="character" w:customStyle="1" w:styleId="FontStyle12">
    <w:name w:val="Font Style12"/>
    <w:basedOn w:val="a0"/>
    <w:uiPriority w:val="99"/>
    <w:rsid w:val="000F5689"/>
    <w:rPr>
      <w:rFonts w:ascii="Times New Roman" w:hAnsi="Times New Roman" w:cs="Times New Roman" w:hint="default"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453F3C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F4C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4CF0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37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3776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8370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Normal (Web)"/>
    <w:basedOn w:val="a"/>
    <w:uiPriority w:val="99"/>
    <w:unhideWhenUsed/>
    <w:rsid w:val="00DE649D"/>
    <w:pPr>
      <w:spacing w:before="100" w:beforeAutospacing="1" w:after="119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b">
    <w:name w:val="Основной текст_"/>
    <w:link w:val="1"/>
    <w:rsid w:val="00241135"/>
    <w:rPr>
      <w:rFonts w:ascii="Arial" w:eastAsia="Arial" w:hAnsi="Arial" w:cs="Arial"/>
      <w:spacing w:val="5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b"/>
    <w:rsid w:val="00241135"/>
    <w:pPr>
      <w:widowControl w:val="0"/>
      <w:shd w:val="clear" w:color="auto" w:fill="FFFFFF"/>
      <w:spacing w:before="300" w:after="480" w:line="0" w:lineRule="atLeast"/>
      <w:jc w:val="both"/>
    </w:pPr>
    <w:rPr>
      <w:rFonts w:ascii="Arial" w:eastAsia="Arial" w:hAnsi="Arial" w:cs="Arial"/>
      <w:spacing w:val="5"/>
      <w:sz w:val="16"/>
      <w:szCs w:val="16"/>
      <w:lang w:eastAsia="ru-RU"/>
    </w:rPr>
  </w:style>
  <w:style w:type="paragraph" w:customStyle="1" w:styleId="1CStyle5">
    <w:name w:val="1CStyle5"/>
    <w:qFormat/>
    <w:rsid w:val="00241135"/>
    <w:pPr>
      <w:spacing w:after="160" w:line="259" w:lineRule="auto"/>
      <w:jc w:val="both"/>
    </w:pPr>
    <w:rPr>
      <w:rFonts w:ascii="Arial" w:eastAsia="Times New Roman" w:hAnsi="Arial"/>
      <w:sz w:val="18"/>
      <w:szCs w:val="22"/>
    </w:rPr>
  </w:style>
  <w:style w:type="character" w:customStyle="1" w:styleId="font-styleitalic">
    <w:name w:val="font-style_italic"/>
    <w:rsid w:val="00241135"/>
  </w:style>
  <w:style w:type="paragraph" w:styleId="ac">
    <w:name w:val="List Paragraph"/>
    <w:basedOn w:val="a"/>
    <w:uiPriority w:val="34"/>
    <w:qFormat/>
    <w:rsid w:val="00134C40"/>
    <w:pPr>
      <w:ind w:left="720"/>
      <w:contextualSpacing/>
    </w:pPr>
  </w:style>
  <w:style w:type="character" w:customStyle="1" w:styleId="fake-non-breaking-space">
    <w:name w:val="fake-non-breaking-space"/>
    <w:rsid w:val="008B7C1C"/>
  </w:style>
  <w:style w:type="character" w:customStyle="1" w:styleId="word-wrapper">
    <w:name w:val="word-wrapper"/>
    <w:rsid w:val="008B7C1C"/>
  </w:style>
  <w:style w:type="character" w:customStyle="1" w:styleId="rpv-core-text">
    <w:name w:val="rpv-core-text"/>
    <w:basedOn w:val="a0"/>
    <w:rsid w:val="006828F8"/>
  </w:style>
  <w:style w:type="paragraph" w:customStyle="1" w:styleId="p-normal">
    <w:name w:val="p-normal"/>
    <w:basedOn w:val="a"/>
    <w:rsid w:val="007147D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971216D99F89A7E19103DB49DFC85C233A5CB302AEB19CE775C99E7AB8C86F34FAC16580D96AA3F2F1151A2A37C34N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713FB130D31C181F1860F817993577844F1BA0A0F851FFB20BDF918A3F174995DD5F23109A311A3FC00346B24b124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769D7F68B3D4C2719FDA538970CD8CF9C29FC50D68ABD1178E5FE4FDEB42290A53805581AEE0C3FA9E9975Fo8o8K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ist_sklad\Desktop\&#1044;&#1054;&#1043;&#1054;&#1042;&#1054;&#1056;%20&#1087;&#1086;&#1076;&#1088;&#1103;&#1076;&#1072;%20&#1085;&#1072;%20&#1074;&#1099;&#1087;&#1086;&#1083;&#1085;&#1077;&#1085;&#1080;&#1077;%20&#1087;&#1088;&#1086;&#1077;&#1082;&#1090;&#1085;&#1099;&#1093;%20&#1088;&#1072;&#1073;&#1086;&#109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48268-9622-452D-9EFA-014801DA5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подряда на выполнение проектных работ.dotx</Template>
  <TotalTime>2</TotalTime>
  <Pages>12</Pages>
  <Words>6118</Words>
  <Characters>34878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Вераксич Валерия Александровна</dc:creator>
  <cp:lastModifiedBy>remont_zakup</cp:lastModifiedBy>
  <cp:revision>3</cp:revision>
  <cp:lastPrinted>2024-01-26T12:25:00Z</cp:lastPrinted>
  <dcterms:created xsi:type="dcterms:W3CDTF">2024-08-29T06:56:00Z</dcterms:created>
  <dcterms:modified xsi:type="dcterms:W3CDTF">2024-08-29T12:14:00Z</dcterms:modified>
</cp:coreProperties>
</file>